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F96C75" w:rsidRDefault="007E0D19" w:rsidP="00DF7C4F">
      <w:pPr>
        <w:rPr>
          <w:b/>
        </w:rPr>
      </w:pPr>
      <w:r w:rsidRPr="00BB2767">
        <w:rPr>
          <w:b/>
        </w:rPr>
        <w:t>Present:</w:t>
      </w:r>
      <w:r w:rsidR="00F308BC">
        <w:rPr>
          <w:b/>
        </w:rPr>
        <w:tab/>
      </w:r>
      <w:r w:rsidR="00F308BC">
        <w:rPr>
          <w:b/>
        </w:rPr>
        <w:tab/>
      </w:r>
      <w:r w:rsidR="00F96C75">
        <w:rPr>
          <w:b/>
        </w:rPr>
        <w:t>C. Elliott</w:t>
      </w:r>
      <w:r w:rsidR="00F96C75">
        <w:rPr>
          <w:b/>
        </w:rPr>
        <w:tab/>
      </w:r>
      <w:r w:rsidR="00F96C75">
        <w:rPr>
          <w:b/>
        </w:rPr>
        <w:tab/>
        <w:t>Mayor</w:t>
      </w:r>
    </w:p>
    <w:p w:rsidR="00294CFF" w:rsidRDefault="00DF7C4F" w:rsidP="00F96C75">
      <w:pPr>
        <w:ind w:left="1440" w:firstLine="720"/>
        <w:rPr>
          <w:b/>
        </w:rPr>
      </w:pPr>
      <w:r>
        <w:rPr>
          <w:b/>
        </w:rPr>
        <w:t>C</w:t>
      </w:r>
      <w:r w:rsidR="00FF2551">
        <w:rPr>
          <w:b/>
        </w:rPr>
        <w:t>. Abbott</w:t>
      </w:r>
      <w:r w:rsidR="00FF2551">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F96C75" w:rsidRDefault="00F308BC" w:rsidP="00DF7C4F">
      <w:pPr>
        <w:rPr>
          <w:b/>
        </w:rPr>
      </w:pPr>
      <w:r>
        <w:rPr>
          <w:b/>
        </w:rPr>
        <w:t>Resource:</w:t>
      </w:r>
      <w:r>
        <w:rPr>
          <w:b/>
        </w:rPr>
        <w:tab/>
      </w:r>
      <w:r w:rsidR="000418F9">
        <w:rPr>
          <w:b/>
        </w:rPr>
        <w:tab/>
      </w:r>
      <w:r w:rsidR="00F96C75">
        <w:rPr>
          <w:b/>
        </w:rPr>
        <w:t>D. Chafe</w:t>
      </w:r>
      <w:r w:rsidR="00F96C75">
        <w:rPr>
          <w:b/>
        </w:rPr>
        <w:tab/>
      </w:r>
      <w:r w:rsidR="00F96C75">
        <w:rPr>
          <w:b/>
        </w:rPr>
        <w:tab/>
        <w:t>Chief Administrative Officer</w:t>
      </w:r>
    </w:p>
    <w:p w:rsidR="00F96C75" w:rsidRDefault="00F96C75" w:rsidP="00DF7C4F">
      <w:pPr>
        <w:rPr>
          <w:b/>
        </w:rPr>
      </w:pPr>
      <w:r>
        <w:rPr>
          <w:b/>
        </w:rPr>
        <w:tab/>
      </w:r>
      <w:r>
        <w:rPr>
          <w:b/>
        </w:rPr>
        <w:tab/>
      </w:r>
      <w:r>
        <w:rPr>
          <w:b/>
        </w:rPr>
        <w:tab/>
        <w:t>G. Brown</w:t>
      </w:r>
      <w:r>
        <w:rPr>
          <w:b/>
        </w:rPr>
        <w:tab/>
      </w:r>
      <w:r>
        <w:rPr>
          <w:b/>
        </w:rPr>
        <w:tab/>
        <w:t>Town Clerk</w:t>
      </w:r>
    </w:p>
    <w:p w:rsidR="000418F9" w:rsidRDefault="00BE20E9" w:rsidP="00F96C75">
      <w:pPr>
        <w:ind w:left="1440" w:firstLine="720"/>
        <w:rPr>
          <w:b/>
        </w:rPr>
      </w:pPr>
      <w:r>
        <w:rPr>
          <w:b/>
        </w:rPr>
        <w:t>J</w:t>
      </w:r>
      <w:r w:rsidR="000418F9">
        <w:rPr>
          <w:b/>
        </w:rPr>
        <w:t>. Blackwood</w:t>
      </w:r>
      <w:r w:rsidR="000418F9">
        <w:rPr>
          <w:b/>
        </w:rPr>
        <w:tab/>
      </w:r>
      <w:r w:rsidR="000418F9">
        <w:rPr>
          <w:b/>
        </w:rPr>
        <w:tab/>
      </w:r>
      <w:r w:rsidR="00F96C75">
        <w:rPr>
          <w:b/>
        </w:rPr>
        <w:t>Director of Municipal Works &amp; Services</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DF7C4F" w:rsidRDefault="00DF7C4F" w:rsidP="00F96C75">
      <w:pPr>
        <w:rPr>
          <w:b/>
        </w:rPr>
      </w:pPr>
      <w:r>
        <w:rPr>
          <w:b/>
        </w:rPr>
        <w:tab/>
      </w:r>
      <w:r>
        <w:rPr>
          <w:b/>
        </w:rPr>
        <w:tab/>
      </w:r>
      <w:r w:rsidR="00F96C75">
        <w:rPr>
          <w:b/>
        </w:rPr>
        <w:tab/>
        <w:t>D. Deschamps</w:t>
      </w:r>
      <w:r w:rsidR="00F96C75">
        <w:rPr>
          <w:b/>
        </w:rPr>
        <w:tab/>
      </w:r>
      <w:r w:rsidR="00F96C75">
        <w:rPr>
          <w:b/>
        </w:rPr>
        <w:tab/>
        <w:t>Recreation &amp; Community Services Director</w:t>
      </w:r>
      <w:r>
        <w:rPr>
          <w:b/>
        </w:rPr>
        <w:tab/>
      </w:r>
    </w:p>
    <w:p w:rsidR="00F96C75" w:rsidRDefault="00F96C75" w:rsidP="00F96C75">
      <w:pPr>
        <w:rPr>
          <w:b/>
        </w:rPr>
      </w:pPr>
      <w:r>
        <w:rPr>
          <w:b/>
        </w:rPr>
        <w:tab/>
      </w:r>
      <w:r>
        <w:rPr>
          <w:b/>
        </w:rPr>
        <w:tab/>
      </w:r>
      <w:r>
        <w:rPr>
          <w:b/>
        </w:rPr>
        <w:tab/>
        <w:t>P. Fudge</w:t>
      </w:r>
      <w:r>
        <w:rPr>
          <w:b/>
        </w:rPr>
        <w:tab/>
      </w:r>
      <w:r>
        <w:rPr>
          <w:b/>
        </w:rPr>
        <w:tab/>
        <w:t>Fire Chief</w:t>
      </w:r>
    </w:p>
    <w:p w:rsidR="006C423C" w:rsidRDefault="003F61FB" w:rsidP="00BC7929">
      <w:pPr>
        <w:rPr>
          <w:b/>
        </w:rPr>
      </w:pPr>
      <w:r>
        <w:rPr>
          <w:b/>
        </w:rPr>
        <w:tab/>
      </w:r>
      <w:r>
        <w:rPr>
          <w:b/>
        </w:rPr>
        <w:tab/>
      </w:r>
      <w:r>
        <w:rPr>
          <w:b/>
        </w:rPr>
        <w:tab/>
      </w:r>
      <w:r w:rsidR="006C423C">
        <w:rPr>
          <w:b/>
        </w:rPr>
        <w:t xml:space="preserve"> </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0F5B73" w:rsidP="00A3494F">
      <w:pPr>
        <w:pStyle w:val="Heading3"/>
      </w:pPr>
      <w:r>
        <w:t>Garden Day Proclamation</w:t>
      </w:r>
    </w:p>
    <w:p w:rsidR="00BE20E9" w:rsidRDefault="00377C99" w:rsidP="00BE20E9">
      <w:r>
        <w:t>The Mayor proclaimed June 1</w:t>
      </w:r>
      <w:r w:rsidR="000F5B73">
        <w:t>3</w:t>
      </w:r>
      <w:r w:rsidR="000F5B73" w:rsidRPr="000F5B73">
        <w:rPr>
          <w:vertAlign w:val="superscript"/>
        </w:rPr>
        <w:t>th</w:t>
      </w:r>
      <w:r>
        <w:t xml:space="preserve"> as </w:t>
      </w:r>
      <w:r w:rsidR="000F5B73">
        <w:t>Garden</w:t>
      </w:r>
      <w:r>
        <w:t xml:space="preserve"> Day in the Town of Gander.</w:t>
      </w:r>
    </w:p>
    <w:p w:rsidR="00DA1CA5" w:rsidRDefault="00DA1CA5" w:rsidP="00DF7078"/>
    <w:p w:rsidR="00C35341" w:rsidRDefault="00C35341" w:rsidP="00A3494F">
      <w:pPr>
        <w:pStyle w:val="Heading1"/>
        <w:spacing w:before="0"/>
      </w:pPr>
    </w:p>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97197B">
        <w:rPr>
          <w:b/>
          <w:sz w:val="26"/>
          <w:szCs w:val="26"/>
        </w:rPr>
        <w:t>115</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3726C8">
        <w:t>Councillor</w:t>
      </w:r>
      <w:proofErr w:type="spellEnd"/>
      <w:r w:rsidR="003726C8">
        <w:t xml:space="preserve"> </w:t>
      </w:r>
      <w:r w:rsidR="00F95465">
        <w:t>Parrott</w:t>
      </w:r>
      <w:r w:rsidR="00DA1CA5">
        <w:t xml:space="preserve"> </w:t>
      </w:r>
      <w:r>
        <w:t xml:space="preserve">and seconded by </w:t>
      </w:r>
      <w:proofErr w:type="spellStart"/>
      <w:r w:rsidR="007B7C2C">
        <w:t>Councillor</w:t>
      </w:r>
      <w:proofErr w:type="spellEnd"/>
      <w:r w:rsidR="007B7C2C">
        <w:t xml:space="preserve"> </w:t>
      </w:r>
      <w:r w:rsidR="00F95465">
        <w:t>Dove</w:t>
      </w:r>
      <w:r w:rsidR="006C14A7">
        <w:t xml:space="preserve"> </w:t>
      </w:r>
      <w:r>
        <w:t>that the Minutes from the Regular Mee</w:t>
      </w:r>
      <w:r w:rsidR="001C5C67">
        <w:t xml:space="preserve">ting of Council on </w:t>
      </w:r>
      <w:r w:rsidR="0097197B">
        <w:t>May</w:t>
      </w:r>
      <w:r w:rsidR="00DA1CA5">
        <w:t xml:space="preserve"> </w:t>
      </w:r>
      <w:r w:rsidR="0097197B">
        <w:t>21</w:t>
      </w:r>
      <w:r w:rsidR="00C35341">
        <w:t>,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97197B">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proofErr w:type="gramStart"/>
      <w:r w:rsidRPr="007548BD">
        <w:t>None</w:t>
      </w:r>
      <w:r w:rsidR="003C26F8">
        <w:t>.</w:t>
      </w:r>
      <w:proofErr w:type="gramEnd"/>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97197B">
        <w:t xml:space="preserve">June </w:t>
      </w:r>
      <w:r w:rsidR="0093743D">
        <w:t>2</w:t>
      </w:r>
      <w:r w:rsidR="00D86CB0">
        <w:t>,</w:t>
      </w:r>
      <w:r w:rsidR="003C033A">
        <w:t xml:space="preserve"> 201</w:t>
      </w:r>
      <w:r w:rsidR="00A71028">
        <w:t>4</w:t>
      </w:r>
      <w:r>
        <w:t xml:space="preserve">.  The meeting was chaired by </w:t>
      </w:r>
      <w:r w:rsidR="0097197B">
        <w:t>B. Dove</w:t>
      </w:r>
      <w:r w:rsidR="00E973A2">
        <w:t>,</w:t>
      </w:r>
      <w:r w:rsidR="006D5E16">
        <w:t xml:space="preserve"> </w:t>
      </w:r>
      <w:proofErr w:type="spellStart"/>
      <w:r w:rsidR="006D5E16">
        <w:t>Councillor</w:t>
      </w:r>
      <w:proofErr w:type="spellEnd"/>
      <w:r>
        <w:t xml:space="preserve">.  </w:t>
      </w:r>
      <w:r w:rsidR="00570BBB">
        <w:t>Other members present included:</w:t>
      </w:r>
      <w:r w:rsidR="00DD2C5E">
        <w:t xml:space="preserve"> </w:t>
      </w:r>
      <w:r w:rsidR="00F86C1E">
        <w:t xml:space="preserve">G. Parrott, </w:t>
      </w:r>
      <w:proofErr w:type="spellStart"/>
      <w:r w:rsidR="00F86C1E">
        <w:t>Councillor</w:t>
      </w:r>
      <w:proofErr w:type="spellEnd"/>
      <w:r w:rsidR="00F86C1E">
        <w:t>;</w:t>
      </w:r>
      <w:r w:rsidR="006C14A7">
        <w:t xml:space="preserve"> </w:t>
      </w:r>
      <w:r w:rsidR="00DD2C5E">
        <w:t xml:space="preserve">P. Fudge, Fire Chief, </w:t>
      </w:r>
      <w:r w:rsidR="0093743D">
        <w:t>A. Roberts</w:t>
      </w:r>
      <w:r w:rsidR="00F86C1E">
        <w:t>, Municipal Enforcement Officer;</w:t>
      </w:r>
      <w:r w:rsidR="00495305">
        <w:t xml:space="preserve"> </w:t>
      </w:r>
      <w:r w:rsidR="00DD2C5E">
        <w:t>L. Small, Administrative Assistant.</w:t>
      </w:r>
    </w:p>
    <w:p w:rsidR="00B1563D" w:rsidRDefault="00B1563D" w:rsidP="00B1563D">
      <w:pPr>
        <w:ind w:left="720"/>
      </w:pPr>
    </w:p>
    <w:p w:rsidR="00B1563D" w:rsidRDefault="00B1563D" w:rsidP="00B1563D">
      <w:r>
        <w:t>The following items were discussed:</w:t>
      </w:r>
    </w:p>
    <w:p w:rsidR="00F86C1E" w:rsidRDefault="00F86C1E" w:rsidP="00B1563D"/>
    <w:p w:rsidR="0097197B" w:rsidRDefault="0097197B" w:rsidP="0097197B">
      <w:pPr>
        <w:rPr>
          <w:b/>
          <w:u w:val="single"/>
        </w:rPr>
      </w:pPr>
      <w:r w:rsidRPr="007C7C2D">
        <w:rPr>
          <w:b/>
          <w:u w:val="single"/>
        </w:rPr>
        <w:t>PUBLIC SAFETY</w:t>
      </w:r>
    </w:p>
    <w:p w:rsidR="0097197B" w:rsidRDefault="0097197B" w:rsidP="0097197B"/>
    <w:p w:rsidR="0097197B" w:rsidRPr="006E27A1" w:rsidRDefault="0097197B" w:rsidP="0097197B">
      <w:pPr>
        <w:rPr>
          <w:b/>
          <w:sz w:val="28"/>
          <w:szCs w:val="28"/>
        </w:rPr>
      </w:pPr>
      <w:r w:rsidRPr="006E27A1">
        <w:rPr>
          <w:b/>
          <w:sz w:val="28"/>
          <w:szCs w:val="28"/>
        </w:rPr>
        <w:t>Review of Previous Minutes</w:t>
      </w:r>
    </w:p>
    <w:p w:rsidR="0097197B" w:rsidRDefault="0097197B" w:rsidP="0097197B">
      <w:pPr>
        <w:rPr>
          <w:b/>
        </w:rPr>
      </w:pPr>
    </w:p>
    <w:p w:rsidR="0097197B" w:rsidRDefault="0097197B" w:rsidP="0097197B">
      <w:r>
        <w:t xml:space="preserve">The Committee reviewed the previous minutes. There were no omissions or errors. </w:t>
      </w:r>
    </w:p>
    <w:p w:rsidR="0097197B" w:rsidRPr="0053235E" w:rsidRDefault="0097197B" w:rsidP="0097197B">
      <w:pPr>
        <w:rPr>
          <w:sz w:val="28"/>
          <w:szCs w:val="28"/>
        </w:rPr>
      </w:pPr>
    </w:p>
    <w:p w:rsidR="0097197B" w:rsidRPr="0053235E" w:rsidRDefault="0097197B" w:rsidP="0097197B">
      <w:pPr>
        <w:rPr>
          <w:b/>
          <w:sz w:val="28"/>
          <w:szCs w:val="28"/>
        </w:rPr>
      </w:pPr>
      <w:r w:rsidRPr="0053235E">
        <w:rPr>
          <w:b/>
          <w:sz w:val="28"/>
          <w:szCs w:val="28"/>
        </w:rPr>
        <w:t>ATV Use within Town Limits</w:t>
      </w:r>
    </w:p>
    <w:p w:rsidR="0097197B" w:rsidRDefault="0097197B" w:rsidP="0097197B">
      <w:pPr>
        <w:rPr>
          <w:b/>
        </w:rPr>
      </w:pPr>
    </w:p>
    <w:p w:rsidR="0097197B" w:rsidRDefault="0097197B" w:rsidP="0097197B">
      <w:r>
        <w:t xml:space="preserve">The Committee discussed complaints and incidents reported regarding the misuse of ATV’s within the Town of Gander.  Users of ATV’s and dirt bikes are speeding, disregarding the rules of safety and causing problems for residents in some areas of town and on </w:t>
      </w:r>
      <w:proofErr w:type="spellStart"/>
      <w:r>
        <w:t>trailways</w:t>
      </w:r>
      <w:proofErr w:type="spellEnd"/>
      <w:r>
        <w:t xml:space="preserve">. The </w:t>
      </w:r>
      <w:proofErr w:type="spellStart"/>
      <w:r>
        <w:t>trailways</w:t>
      </w:r>
      <w:proofErr w:type="spellEnd"/>
      <w:r>
        <w:t xml:space="preserve"> back on residential areas and since they have been paved, speed is becoming a bigger issue. </w:t>
      </w:r>
    </w:p>
    <w:p w:rsidR="0097197B" w:rsidRDefault="0097197B" w:rsidP="0097197B"/>
    <w:p w:rsidR="0097197B" w:rsidRDefault="0097197B" w:rsidP="0097197B">
      <w:r>
        <w:t>The recommended speed is 15km an hour when</w:t>
      </w:r>
      <w:r w:rsidRPr="00CD4549">
        <w:rPr>
          <w:u w:val="single"/>
        </w:rPr>
        <w:t xml:space="preserve"> </w:t>
      </w:r>
      <w:r w:rsidRPr="00115D7D">
        <w:rPr>
          <w:b/>
          <w:u w:val="single"/>
        </w:rPr>
        <w:t>travelling to</w:t>
      </w:r>
      <w:r>
        <w:rPr>
          <w:b/>
          <w:u w:val="single"/>
        </w:rPr>
        <w:t xml:space="preserve"> and from</w:t>
      </w:r>
      <w:r>
        <w:t xml:space="preserve"> a trail access point  from your home but this is not always adhered to and it is very difficult to police. The trail has signs posted for snowmobiles marked 40km per hour and this may be misinterpreted. The signs should have a symbol indicating the correct machine or a clearer message.  These are posted by the Newfoundland </w:t>
      </w:r>
      <w:proofErr w:type="spellStart"/>
      <w:r>
        <w:t>T’railway</w:t>
      </w:r>
      <w:proofErr w:type="spellEnd"/>
      <w:r>
        <w:t xml:space="preserve"> Council.</w:t>
      </w:r>
    </w:p>
    <w:p w:rsidR="0097197B" w:rsidRDefault="0097197B" w:rsidP="0097197B"/>
    <w:p w:rsidR="0097197B" w:rsidRDefault="0097197B" w:rsidP="0097197B">
      <w:r>
        <w:t>The problem with policing these activities is catching the drivers. They can easily escape onto a trail where a police vehicle cannot follow them.</w:t>
      </w:r>
    </w:p>
    <w:p w:rsidR="0097197B" w:rsidRDefault="0097197B" w:rsidP="0097197B"/>
    <w:p w:rsidR="0097197B" w:rsidRDefault="0097197B" w:rsidP="0097197B">
      <w:r>
        <w:t>The Committee discussed possible solutions such as installing intersecting guard rails but anything used would have to be removable for winter grooming of the trails.</w:t>
      </w:r>
    </w:p>
    <w:p w:rsidR="0097197B" w:rsidRDefault="0097197B" w:rsidP="0097197B"/>
    <w:p w:rsidR="0097197B" w:rsidRDefault="0097197B" w:rsidP="0097197B"/>
    <w:p w:rsidR="0097197B" w:rsidRDefault="0097197B" w:rsidP="0097197B"/>
    <w:p w:rsidR="0097197B" w:rsidRDefault="0097197B" w:rsidP="0097197B">
      <w:r>
        <w:lastRenderedPageBreak/>
        <w:t xml:space="preserve">The Committee suggested more emphasis on the rules and regulations on our Website again. The MEO’s are stopping drivers when they can and checking for driver’s licenses, insurance and registration.  In the near future a checkpoint information session will be set up in the Mr. T’s trail area to distribute information to the public on the Town of Gander’s ATV Regulations.  The Town needs to get the information out to users on slowing down, yielding to traffic, and no sidewalk use. The age limits should also be stipulated.  There was discussion on whether or not increasing the fines would be a deterrent but there was no consensus. </w:t>
      </w:r>
    </w:p>
    <w:p w:rsidR="0097197B" w:rsidRPr="00BD658E" w:rsidRDefault="0097197B" w:rsidP="0097197B">
      <w:pPr>
        <w:rPr>
          <w:sz w:val="28"/>
          <w:szCs w:val="28"/>
        </w:rPr>
      </w:pPr>
    </w:p>
    <w:p w:rsidR="0097197B" w:rsidRPr="00BD658E" w:rsidRDefault="0097197B" w:rsidP="0097197B">
      <w:pPr>
        <w:rPr>
          <w:b/>
          <w:sz w:val="28"/>
          <w:szCs w:val="28"/>
        </w:rPr>
      </w:pPr>
      <w:r w:rsidRPr="00BD658E">
        <w:rPr>
          <w:b/>
          <w:sz w:val="28"/>
          <w:szCs w:val="28"/>
        </w:rPr>
        <w:t>Letter from Dwight Ball, MHA</w:t>
      </w:r>
    </w:p>
    <w:p w:rsidR="0097197B" w:rsidRDefault="0097197B" w:rsidP="0097197B"/>
    <w:p w:rsidR="0097197B" w:rsidRDefault="0097197B" w:rsidP="0097197B">
      <w:r>
        <w:t xml:space="preserve">A letter from Dwight Ball, MHA for the Humber Valley District was received acknowledging Constable Fudge’s recent award for Peace Officer of the year. The Committee inquired about the plaque that should be forthcoming and were advised that it had not arrived yet at the Town Hall. </w:t>
      </w:r>
    </w:p>
    <w:p w:rsidR="0097197B" w:rsidRDefault="0097197B" w:rsidP="0097197B"/>
    <w:p w:rsidR="0097197B" w:rsidRPr="007A2A77" w:rsidRDefault="0097197B" w:rsidP="0097197B">
      <w:pPr>
        <w:rPr>
          <w:b/>
          <w:u w:val="single"/>
        </w:rPr>
      </w:pPr>
      <w:r w:rsidRPr="007A2A77">
        <w:rPr>
          <w:b/>
          <w:u w:val="single"/>
        </w:rPr>
        <w:t>HUMAN RESOURCES</w:t>
      </w:r>
    </w:p>
    <w:p w:rsidR="0097197B" w:rsidRDefault="0097197B" w:rsidP="0097197B"/>
    <w:p w:rsidR="0097197B" w:rsidRDefault="0097197B" w:rsidP="0097197B">
      <w:r>
        <w:t>There were no items for public report.</w:t>
      </w:r>
    </w:p>
    <w:p w:rsidR="0093743D" w:rsidRDefault="0093743D"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325B7B">
        <w:t>June</w:t>
      </w:r>
      <w:r w:rsidR="00782D43">
        <w:t xml:space="preserve"> 2,</w:t>
      </w:r>
      <w:r w:rsidR="003C033A">
        <w:t xml:space="preserve"> 201</w:t>
      </w:r>
      <w:r w:rsidR="004E6B2A">
        <w:t>4</w:t>
      </w:r>
      <w:r>
        <w:t>.  The meeting was chaired by</w:t>
      </w:r>
      <w:r w:rsidRPr="0017420B">
        <w:t xml:space="preserve"> </w:t>
      </w:r>
      <w:r w:rsidR="00325B7B">
        <w:t>C</w:t>
      </w:r>
      <w:r>
        <w:t>.</w:t>
      </w:r>
      <w:r w:rsidR="00325B7B">
        <w:t xml:space="preserve"> Abbott, Deputy Mayor.</w:t>
      </w:r>
      <w:r>
        <w:t xml:space="preserve">  Other members present included:</w:t>
      </w:r>
      <w:r w:rsidR="00CB1D48">
        <w:t xml:space="preserve"> </w:t>
      </w:r>
      <w:r w:rsidR="00C9002F">
        <w:t xml:space="preserve"> </w:t>
      </w:r>
      <w:r w:rsidR="00325B7B">
        <w:t xml:space="preserve">R. Anstey, </w:t>
      </w:r>
      <w:proofErr w:type="spellStart"/>
      <w:r w:rsidR="00325B7B">
        <w:t>Councillor</w:t>
      </w:r>
      <w:proofErr w:type="spellEnd"/>
      <w:r w:rsidR="00325B7B">
        <w:t xml:space="preserve">;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4B22E4">
        <w:t>B. Freeborn, Administrative Assistant.</w:t>
      </w:r>
    </w:p>
    <w:p w:rsidR="00781A99" w:rsidRDefault="00781A99" w:rsidP="00EE627E"/>
    <w:p w:rsidR="00CA343A" w:rsidRDefault="00B1563D" w:rsidP="00776F1D">
      <w:r>
        <w:t>The following items were discussed:</w:t>
      </w:r>
    </w:p>
    <w:p w:rsidR="00FF2664" w:rsidRDefault="00FF2664" w:rsidP="00776F1D"/>
    <w:p w:rsidR="00325B7B" w:rsidRPr="003749B7" w:rsidRDefault="00325B7B" w:rsidP="00325B7B">
      <w:pPr>
        <w:spacing w:line="360" w:lineRule="auto"/>
        <w:rPr>
          <w:sz w:val="28"/>
          <w:szCs w:val="28"/>
        </w:rPr>
      </w:pPr>
      <w:r>
        <w:rPr>
          <w:b/>
          <w:sz w:val="28"/>
          <w:szCs w:val="28"/>
        </w:rPr>
        <w:t>Community Track Fundraising Committee</w:t>
      </w:r>
    </w:p>
    <w:p w:rsidR="00325B7B" w:rsidRPr="00D174DC" w:rsidRDefault="00325B7B" w:rsidP="00325B7B">
      <w:pPr>
        <w:rPr>
          <w:b/>
          <w:i/>
        </w:rPr>
      </w:pPr>
      <w:r>
        <w:t>The Director attended a meeting with a group of citizens who are interested in forming a non-profit organization to help raise funds for an eight lane running track in Gander.  The Director advised that the Department is interested in a running track and if funding becomes available, it is a top priority.  The Fundraising Committee will start some inquiries on potential funding available as well as trying to confirm a total cost for this venture.</w:t>
      </w:r>
    </w:p>
    <w:p w:rsidR="00325B7B" w:rsidRDefault="00325B7B" w:rsidP="00325B7B">
      <w:pPr>
        <w:rPr>
          <w:b/>
          <w:sz w:val="28"/>
          <w:szCs w:val="28"/>
        </w:rPr>
      </w:pPr>
    </w:p>
    <w:p w:rsidR="00325B7B" w:rsidRPr="0031083F" w:rsidRDefault="00325B7B" w:rsidP="00325B7B">
      <w:pPr>
        <w:rPr>
          <w:b/>
          <w:sz w:val="28"/>
          <w:szCs w:val="28"/>
        </w:rPr>
      </w:pPr>
      <w:r>
        <w:rPr>
          <w:b/>
          <w:sz w:val="28"/>
          <w:szCs w:val="28"/>
        </w:rPr>
        <w:t>Gander Special Olympics Funding</w:t>
      </w:r>
    </w:p>
    <w:p w:rsidR="00325B7B" w:rsidRDefault="00325B7B" w:rsidP="00325B7B">
      <w:pPr>
        <w:rPr>
          <w:b/>
        </w:rPr>
      </w:pPr>
    </w:p>
    <w:p w:rsidR="00325B7B" w:rsidRDefault="00325B7B" w:rsidP="00325B7B">
      <w:r>
        <w:t>The Committee reviewed the possibility of providing an annual donation to Special Olympics.  This will be reviewed again during the 2015 budget process.</w:t>
      </w:r>
    </w:p>
    <w:p w:rsidR="00325B7B" w:rsidRDefault="00325B7B" w:rsidP="00325B7B">
      <w:pPr>
        <w:rPr>
          <w:b/>
          <w:sz w:val="28"/>
          <w:szCs w:val="28"/>
        </w:rPr>
      </w:pPr>
    </w:p>
    <w:p w:rsidR="00325B7B" w:rsidRDefault="00325B7B" w:rsidP="00325B7B">
      <w:pPr>
        <w:rPr>
          <w:sz w:val="28"/>
          <w:szCs w:val="28"/>
        </w:rPr>
      </w:pPr>
      <w:r>
        <w:rPr>
          <w:b/>
          <w:sz w:val="28"/>
          <w:szCs w:val="28"/>
        </w:rPr>
        <w:lastRenderedPageBreak/>
        <w:t>Cobb’s Pond Rotary Park Building</w:t>
      </w:r>
    </w:p>
    <w:p w:rsidR="00325B7B" w:rsidRDefault="00325B7B" w:rsidP="00325B7B">
      <w:pPr>
        <w:rPr>
          <w:lang w:val="en-CA"/>
        </w:rPr>
      </w:pPr>
    </w:p>
    <w:p w:rsidR="00325B7B" w:rsidRPr="00C12899" w:rsidRDefault="00325B7B" w:rsidP="00325B7B">
      <w:r>
        <w:rPr>
          <w:lang w:val="en-CA"/>
        </w:rPr>
        <w:t xml:space="preserve">The Director advised that there are a number of deficiencies in the new building just completed at Cobb’s Pond Rotary Park.  Engineers and the Municipal Works Department </w:t>
      </w:r>
      <w:proofErr w:type="gramStart"/>
      <w:r>
        <w:rPr>
          <w:lang w:val="en-CA"/>
        </w:rPr>
        <w:t>is</w:t>
      </w:r>
      <w:proofErr w:type="gramEnd"/>
      <w:r>
        <w:rPr>
          <w:lang w:val="en-CA"/>
        </w:rPr>
        <w:t xml:space="preserve"> currently working with the Contractor to fix these deficiencies and the Director would like to see these concerns addressed as soon as possible. </w:t>
      </w:r>
    </w:p>
    <w:p w:rsidR="00325B7B" w:rsidRDefault="00325B7B" w:rsidP="00325B7B">
      <w:pPr>
        <w:rPr>
          <w:b/>
          <w:sz w:val="28"/>
          <w:szCs w:val="28"/>
        </w:rPr>
      </w:pPr>
    </w:p>
    <w:p w:rsidR="00325B7B" w:rsidRDefault="00325B7B" w:rsidP="00325B7B">
      <w:pPr>
        <w:rPr>
          <w:b/>
          <w:sz w:val="28"/>
          <w:szCs w:val="28"/>
        </w:rPr>
      </w:pPr>
      <w:r>
        <w:rPr>
          <w:b/>
          <w:sz w:val="28"/>
          <w:szCs w:val="28"/>
        </w:rPr>
        <w:t>Summer Student Hiring</w:t>
      </w:r>
    </w:p>
    <w:p w:rsidR="00325B7B" w:rsidRPr="00AD237D" w:rsidRDefault="00325B7B" w:rsidP="00325B7B"/>
    <w:p w:rsidR="00325B7B" w:rsidRDefault="00325B7B" w:rsidP="00325B7B">
      <w:pPr>
        <w:rPr>
          <w:lang w:val="en-CA"/>
        </w:rPr>
      </w:pPr>
      <w:r>
        <w:rPr>
          <w:lang w:val="en-CA"/>
        </w:rPr>
        <w:t xml:space="preserve">The Department has now completed the hiring of the summer student positions.  There are eight positions – one coordinator, two special events, two civic enhancement and three programmers.  </w:t>
      </w:r>
    </w:p>
    <w:p w:rsidR="00325B7B" w:rsidRDefault="00325B7B" w:rsidP="00325B7B">
      <w:pPr>
        <w:rPr>
          <w:b/>
          <w:sz w:val="28"/>
          <w:szCs w:val="28"/>
        </w:rPr>
      </w:pPr>
    </w:p>
    <w:p w:rsidR="00325B7B" w:rsidRDefault="00325B7B" w:rsidP="00325B7B">
      <w:pPr>
        <w:spacing w:line="360" w:lineRule="auto"/>
      </w:pPr>
      <w:r>
        <w:rPr>
          <w:b/>
          <w:sz w:val="28"/>
          <w:szCs w:val="28"/>
        </w:rPr>
        <w:t>RFP – Gander Community Centre Cafeteria</w:t>
      </w:r>
    </w:p>
    <w:p w:rsidR="00325B7B" w:rsidRDefault="00325B7B" w:rsidP="00325B7B">
      <w:r>
        <w:t>The contract for the cafeteria is up for renewal in June so the new request for proposals has been sent out.  The contract will include the cafeteria, vending machines and liquor sales at the Community Centre. There were a few minor changes such as the contract date will now be based on ice in – ice out which means the contract will begin in August when the ice goes down and will end in April or May when the ice comes out.  This gives the Community Centre the opportunity to have an area to host events during June &amp; July.</w:t>
      </w:r>
    </w:p>
    <w:p w:rsidR="002E7228" w:rsidRPr="00DB2591" w:rsidRDefault="002E7228" w:rsidP="00A433CC">
      <w:pPr>
        <w:rPr>
          <w:lang w:val="en-CA"/>
        </w:rPr>
      </w:pPr>
    </w:p>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325B7B">
        <w:t>June</w:t>
      </w:r>
      <w:r w:rsidR="00BC269F">
        <w:t xml:space="preserve"> 1</w:t>
      </w:r>
      <w:r w:rsidR="00DB7F13">
        <w:t>2</w:t>
      </w:r>
      <w:r w:rsidR="003A0439">
        <w:t>,</w:t>
      </w:r>
      <w:r w:rsidR="006C11D3">
        <w:t xml:space="preserve"> 201</w:t>
      </w:r>
      <w:r w:rsidR="00A332C0">
        <w:t>4</w:t>
      </w:r>
      <w:r w:rsidR="004A2343">
        <w:t xml:space="preserve">.  The meeting was chaired </w:t>
      </w:r>
      <w:r w:rsidR="00375E89">
        <w:t xml:space="preserve">by </w:t>
      </w:r>
      <w:r w:rsidR="00325B7B">
        <w:t>R. Anstey</w:t>
      </w:r>
      <w:r w:rsidR="00126D26">
        <w:t xml:space="preserve">, </w:t>
      </w:r>
      <w:proofErr w:type="spellStart"/>
      <w:r w:rsidR="00126D26">
        <w:t>Councillor</w:t>
      </w:r>
      <w:proofErr w:type="spellEnd"/>
      <w:r w:rsidR="004A2343">
        <w:t>.  Other members present included:</w:t>
      </w:r>
      <w:r w:rsidR="00325B7B">
        <w:t xml:space="preserve"> B. Dove, </w:t>
      </w:r>
      <w:proofErr w:type="spellStart"/>
      <w:r w:rsidR="00325B7B">
        <w:t>Councillor</w:t>
      </w:r>
      <w:proofErr w:type="spellEnd"/>
      <w:r w:rsidR="00325B7B">
        <w:t xml:space="preserve">; </w:t>
      </w:r>
      <w:r w:rsidR="00885933">
        <w:t>R</w:t>
      </w:r>
      <w:r w:rsidR="00126D26">
        <w:t>.</w:t>
      </w:r>
      <w:r w:rsidR="00885933">
        <w:t xml:space="preserve"> Locke, Development Manager</w:t>
      </w:r>
      <w:r w:rsidR="0034490D">
        <w:t>.</w:t>
      </w:r>
    </w:p>
    <w:p w:rsidR="00325B7B" w:rsidRDefault="00325B7B" w:rsidP="004A2343"/>
    <w:p w:rsidR="009B159D" w:rsidRDefault="004A2343" w:rsidP="004A2343">
      <w:pPr>
        <w:jc w:val="left"/>
      </w:pPr>
      <w:r>
        <w:t>The following items were discussed:</w:t>
      </w:r>
    </w:p>
    <w:p w:rsidR="00C256D4" w:rsidRDefault="00C256D4" w:rsidP="004A2343">
      <w:pPr>
        <w:jc w:val="left"/>
      </w:pPr>
    </w:p>
    <w:p w:rsidR="00296EBC" w:rsidRDefault="00296EBC" w:rsidP="00296EBC">
      <w:pPr>
        <w:rPr>
          <w:b/>
          <w:sz w:val="28"/>
          <w:szCs w:val="28"/>
        </w:rPr>
      </w:pPr>
      <w:r>
        <w:rPr>
          <w:b/>
          <w:sz w:val="28"/>
          <w:szCs w:val="28"/>
        </w:rPr>
        <w:t>HBB Application - 145</w:t>
      </w:r>
      <w:r w:rsidRPr="00D00BEE">
        <w:rPr>
          <w:b/>
          <w:sz w:val="28"/>
          <w:szCs w:val="28"/>
        </w:rPr>
        <w:t xml:space="preserve"> Byrd Ave</w:t>
      </w:r>
      <w:r>
        <w:rPr>
          <w:b/>
          <w:sz w:val="28"/>
          <w:szCs w:val="28"/>
        </w:rPr>
        <w:t>nue</w:t>
      </w:r>
    </w:p>
    <w:p w:rsidR="00296EBC" w:rsidRDefault="00296EBC" w:rsidP="00296EBC"/>
    <w:p w:rsidR="00296EBC" w:rsidRDefault="00296EBC" w:rsidP="00296EBC">
      <w:r>
        <w:t>T</w:t>
      </w:r>
      <w:r w:rsidRPr="00892FED">
        <w:t xml:space="preserve">he Committee reviewed an application from </w:t>
      </w:r>
      <w:r>
        <w:t>145 Byrd Ave.</w:t>
      </w:r>
    </w:p>
    <w:p w:rsidR="00296EBC" w:rsidRPr="00B64E69" w:rsidRDefault="00296EBC" w:rsidP="00296EBC"/>
    <w:p w:rsidR="00296EBC" w:rsidRDefault="00296EBC" w:rsidP="00296EBC">
      <w:proofErr w:type="gramStart"/>
      <w:r w:rsidRPr="00892FED">
        <w:t>WHEREAS an application has been received from</w:t>
      </w:r>
      <w:r>
        <w:t xml:space="preserve"> Lou’s Electrical Ltd t</w:t>
      </w:r>
      <w:r w:rsidRPr="00892FED">
        <w:t xml:space="preserve">o operate </w:t>
      </w:r>
      <w:r>
        <w:t>a mobile electrical service business.</w:t>
      </w:r>
      <w:proofErr w:type="gramEnd"/>
    </w:p>
    <w:p w:rsidR="00296EBC" w:rsidRDefault="00296EBC" w:rsidP="00296EBC"/>
    <w:p w:rsidR="00296EBC" w:rsidRPr="00B64E69" w:rsidRDefault="00296EBC" w:rsidP="00296EBC">
      <w:r w:rsidRPr="00892FED">
        <w:t xml:space="preserve">AND WHEREAS the advertising and discretionary use notices were posted with no objections received by the deadline date </w:t>
      </w:r>
      <w:r w:rsidRPr="008C7D6C">
        <w:t>of May 14</w:t>
      </w:r>
      <w:r w:rsidRPr="008C7D6C">
        <w:rPr>
          <w:vertAlign w:val="superscript"/>
        </w:rPr>
        <w:t>th</w:t>
      </w:r>
      <w:r w:rsidRPr="008C7D6C">
        <w:t>, 2014</w:t>
      </w:r>
      <w:r w:rsidRPr="00892FED">
        <w:t xml:space="preserve"> and it meets all of the Town of Gander’s Development Regulations</w:t>
      </w:r>
      <w:r>
        <w:t>.</w:t>
      </w:r>
    </w:p>
    <w:p w:rsidR="00296EBC" w:rsidRDefault="00296EBC" w:rsidP="00296EBC"/>
    <w:p w:rsidR="00296EBC" w:rsidRPr="00BA0E06" w:rsidRDefault="00296EBC" w:rsidP="00296EBC">
      <w:pPr>
        <w:rPr>
          <w:b/>
          <w:sz w:val="26"/>
          <w:szCs w:val="26"/>
        </w:rPr>
      </w:pPr>
      <w:r w:rsidRPr="00BA0E06">
        <w:rPr>
          <w:b/>
          <w:sz w:val="26"/>
          <w:szCs w:val="26"/>
        </w:rPr>
        <w:lastRenderedPageBreak/>
        <w:t>Motion #14-116</w:t>
      </w:r>
    </w:p>
    <w:p w:rsidR="00296EBC" w:rsidRPr="00BA0E06" w:rsidRDefault="00296EBC" w:rsidP="00296EBC">
      <w:pPr>
        <w:rPr>
          <w:b/>
          <w:sz w:val="26"/>
          <w:szCs w:val="26"/>
        </w:rPr>
      </w:pPr>
      <w:r w:rsidRPr="00BA0E06">
        <w:rPr>
          <w:b/>
          <w:sz w:val="26"/>
          <w:szCs w:val="26"/>
        </w:rPr>
        <w:t>HBB – 145 Byrd Avenue</w:t>
      </w:r>
    </w:p>
    <w:p w:rsidR="00296EBC" w:rsidRDefault="00296EBC" w:rsidP="00296EBC"/>
    <w:p w:rsidR="00296EBC" w:rsidRDefault="00807C41" w:rsidP="00296EBC">
      <w:r>
        <w:t xml:space="preserve">Moved by </w:t>
      </w:r>
      <w:proofErr w:type="spellStart"/>
      <w:r>
        <w:t>Councillor</w:t>
      </w:r>
      <w:proofErr w:type="spellEnd"/>
      <w:r>
        <w:t xml:space="preserve"> Anstey and seconded by </w:t>
      </w:r>
      <w:proofErr w:type="spellStart"/>
      <w:r>
        <w:t>Councillor</w:t>
      </w:r>
      <w:proofErr w:type="spellEnd"/>
      <w:r>
        <w:t xml:space="preserve"> Dove</w:t>
      </w:r>
      <w:r w:rsidR="00296EBC">
        <w:t xml:space="preserve"> that Lou’s Electrical Ltd</w:t>
      </w:r>
      <w:r w:rsidR="00296EBC" w:rsidRPr="00892FED">
        <w:t>. be permitted to op</w:t>
      </w:r>
      <w:r w:rsidR="00296EBC">
        <w:t>erate a mobile electrical</w:t>
      </w:r>
      <w:r w:rsidR="00296EBC" w:rsidRPr="00892FED">
        <w:t xml:space="preserve"> service </w:t>
      </w:r>
      <w:r w:rsidR="00296EBC">
        <w:t>business from 145 Byrd Ave.</w:t>
      </w:r>
    </w:p>
    <w:p w:rsidR="00807C41" w:rsidRDefault="00807C41" w:rsidP="00296EBC"/>
    <w:p w:rsidR="00807C41" w:rsidRDefault="00807C41" w:rsidP="00296EBC">
      <w:r>
        <w:tab/>
      </w:r>
      <w:r>
        <w:tab/>
        <w:t xml:space="preserve">In </w:t>
      </w:r>
      <w:proofErr w:type="spellStart"/>
      <w:r>
        <w:t>Favour</w:t>
      </w:r>
      <w:proofErr w:type="spellEnd"/>
      <w:r>
        <w:t>:</w:t>
      </w:r>
      <w:r>
        <w:tab/>
        <w:t>7</w:t>
      </w:r>
      <w:r>
        <w:tab/>
        <w:t>Opposing:</w:t>
      </w:r>
      <w:r>
        <w:tab/>
        <w:t>0</w:t>
      </w:r>
    </w:p>
    <w:p w:rsidR="00807C41" w:rsidRDefault="00807C41" w:rsidP="00296EBC"/>
    <w:p w:rsidR="00807C41" w:rsidRPr="00B64E69" w:rsidRDefault="00807C41" w:rsidP="00296EBC">
      <w:r w:rsidRPr="00807C41">
        <w:rPr>
          <w:b/>
        </w:rPr>
        <w:t>Decision:</w:t>
      </w:r>
      <w:r>
        <w:tab/>
        <w:t>Motion carried.</w:t>
      </w:r>
    </w:p>
    <w:p w:rsidR="00296EBC" w:rsidRDefault="00296EBC" w:rsidP="00296EBC">
      <w:pPr>
        <w:rPr>
          <w:b/>
          <w:sz w:val="28"/>
          <w:szCs w:val="28"/>
        </w:rPr>
      </w:pPr>
    </w:p>
    <w:p w:rsidR="00296EBC" w:rsidRDefault="00296EBC" w:rsidP="00296EBC">
      <w:pPr>
        <w:rPr>
          <w:b/>
          <w:sz w:val="28"/>
          <w:szCs w:val="28"/>
        </w:rPr>
      </w:pPr>
      <w:r>
        <w:rPr>
          <w:b/>
          <w:sz w:val="28"/>
          <w:szCs w:val="28"/>
        </w:rPr>
        <w:t xml:space="preserve">HBB Application - </w:t>
      </w:r>
      <w:r w:rsidR="00834412">
        <w:rPr>
          <w:b/>
          <w:sz w:val="28"/>
          <w:szCs w:val="28"/>
        </w:rPr>
        <w:t xml:space="preserve">31 Read </w:t>
      </w:r>
      <w:proofErr w:type="gramStart"/>
      <w:r w:rsidR="00834412">
        <w:rPr>
          <w:b/>
          <w:sz w:val="28"/>
          <w:szCs w:val="28"/>
        </w:rPr>
        <w:t>Street</w:t>
      </w:r>
      <w:proofErr w:type="gramEnd"/>
    </w:p>
    <w:p w:rsidR="00296EBC" w:rsidRDefault="00296EBC" w:rsidP="00296EBC"/>
    <w:p w:rsidR="00296EBC" w:rsidRDefault="00296EBC" w:rsidP="00296EBC">
      <w:r>
        <w:t>T</w:t>
      </w:r>
      <w:r w:rsidRPr="00892FED">
        <w:t xml:space="preserve">he Committee reviewed an application from </w:t>
      </w:r>
      <w:r>
        <w:t>31 Read St</w:t>
      </w:r>
      <w:r w:rsidR="00834412">
        <w:t>reet.</w:t>
      </w:r>
    </w:p>
    <w:p w:rsidR="00296EBC" w:rsidRPr="00B64E69" w:rsidRDefault="00296EBC" w:rsidP="00296EBC"/>
    <w:p w:rsidR="00296EBC" w:rsidRDefault="00296EBC" w:rsidP="00296EBC">
      <w:r w:rsidRPr="00892FED">
        <w:t>WHEREAS an application has been received from</w:t>
      </w:r>
      <w:r>
        <w:t xml:space="preserve"> EG Accounting t</w:t>
      </w:r>
      <w:r w:rsidRPr="00892FED">
        <w:t xml:space="preserve">o operate </w:t>
      </w:r>
      <w:r>
        <w:t>a mobile bookkeeping/accounting business.</w:t>
      </w:r>
    </w:p>
    <w:p w:rsidR="00296EBC" w:rsidRDefault="00296EBC" w:rsidP="00296EBC"/>
    <w:p w:rsidR="00296EBC" w:rsidRDefault="00296EBC" w:rsidP="00296EBC">
      <w:r w:rsidRPr="00892FED">
        <w:t xml:space="preserve">AND WHEREAS the advertising and discretionary use notices were posted with no objections received by the deadline date </w:t>
      </w:r>
      <w:r w:rsidRPr="008C7D6C">
        <w:t>of Ma</w:t>
      </w:r>
      <w:r>
        <w:t>y 21</w:t>
      </w:r>
      <w:r w:rsidRPr="008C7D6C">
        <w:rPr>
          <w:vertAlign w:val="superscript"/>
        </w:rPr>
        <w:t>st</w:t>
      </w:r>
      <w:r w:rsidRPr="008C7D6C">
        <w:t>, 2014</w:t>
      </w:r>
      <w:r w:rsidRPr="00892FED">
        <w:t xml:space="preserve"> and it meets all of the Town of Gander’s Development Regulations</w:t>
      </w:r>
      <w:r>
        <w:t>.</w:t>
      </w:r>
    </w:p>
    <w:p w:rsidR="00BA0E06" w:rsidRDefault="00BA0E06" w:rsidP="00296EBC"/>
    <w:p w:rsidR="00BA0E06" w:rsidRPr="00BA0E06" w:rsidRDefault="00BA0E06" w:rsidP="00296EBC">
      <w:pPr>
        <w:rPr>
          <w:b/>
          <w:sz w:val="26"/>
          <w:szCs w:val="26"/>
        </w:rPr>
      </w:pPr>
      <w:r w:rsidRPr="00BA0E06">
        <w:rPr>
          <w:b/>
          <w:sz w:val="26"/>
          <w:szCs w:val="26"/>
        </w:rPr>
        <w:t>Motion #14-117</w:t>
      </w:r>
    </w:p>
    <w:p w:rsidR="00BA0E06" w:rsidRPr="00BA0E06" w:rsidRDefault="00BA0E06" w:rsidP="00296EBC">
      <w:pPr>
        <w:rPr>
          <w:b/>
          <w:sz w:val="26"/>
          <w:szCs w:val="26"/>
        </w:rPr>
      </w:pPr>
      <w:r w:rsidRPr="00BA0E06">
        <w:rPr>
          <w:b/>
          <w:sz w:val="26"/>
          <w:szCs w:val="26"/>
        </w:rPr>
        <w:t xml:space="preserve">HBB Application – 31 Read </w:t>
      </w:r>
      <w:proofErr w:type="gramStart"/>
      <w:r w:rsidRPr="00BA0E06">
        <w:rPr>
          <w:b/>
          <w:sz w:val="26"/>
          <w:szCs w:val="26"/>
        </w:rPr>
        <w:t>Street</w:t>
      </w:r>
      <w:proofErr w:type="gramEnd"/>
    </w:p>
    <w:p w:rsidR="00296EBC" w:rsidRDefault="00296EBC" w:rsidP="00296EBC"/>
    <w:p w:rsidR="00296EBC" w:rsidRDefault="00A0709D" w:rsidP="00296EBC">
      <w:r>
        <w:t xml:space="preserve">Moved by </w:t>
      </w:r>
      <w:proofErr w:type="spellStart"/>
      <w:r>
        <w:t>Councillor</w:t>
      </w:r>
      <w:proofErr w:type="spellEnd"/>
      <w:r>
        <w:t xml:space="preserve"> Anstey and seconded by </w:t>
      </w:r>
      <w:proofErr w:type="spellStart"/>
      <w:r>
        <w:t>Councillor</w:t>
      </w:r>
      <w:proofErr w:type="spellEnd"/>
      <w:r>
        <w:t xml:space="preserve"> Dove</w:t>
      </w:r>
      <w:r w:rsidR="00296EBC">
        <w:t xml:space="preserve"> that EG Accounting</w:t>
      </w:r>
      <w:r w:rsidR="00296EBC" w:rsidRPr="00892FED">
        <w:t xml:space="preserve"> be permitted to op</w:t>
      </w:r>
      <w:r w:rsidR="00296EBC">
        <w:t xml:space="preserve">erate a mobile bookkeeping / accounting business from 31 Read St. </w:t>
      </w:r>
    </w:p>
    <w:p w:rsidR="00296CCE" w:rsidRDefault="00296CCE" w:rsidP="00296EBC"/>
    <w:p w:rsidR="00296CCE" w:rsidRDefault="00296CCE" w:rsidP="00296EBC">
      <w:r>
        <w:tab/>
      </w:r>
      <w:r>
        <w:tab/>
        <w:t xml:space="preserve">In </w:t>
      </w:r>
      <w:proofErr w:type="spellStart"/>
      <w:r>
        <w:t>Favour</w:t>
      </w:r>
      <w:proofErr w:type="spellEnd"/>
      <w:r>
        <w:t>:</w:t>
      </w:r>
      <w:r>
        <w:tab/>
        <w:t>7</w:t>
      </w:r>
      <w:r>
        <w:tab/>
        <w:t>Opposing:</w:t>
      </w:r>
      <w:r>
        <w:tab/>
        <w:t>0</w:t>
      </w:r>
    </w:p>
    <w:p w:rsidR="00296CCE" w:rsidRDefault="00296CCE" w:rsidP="00296EBC"/>
    <w:p w:rsidR="00296CCE" w:rsidRDefault="00296CCE" w:rsidP="00296EBC">
      <w:r w:rsidRPr="00296CCE">
        <w:rPr>
          <w:b/>
        </w:rPr>
        <w:t>Decision:</w:t>
      </w:r>
      <w:r>
        <w:tab/>
        <w:t>Motion carried.</w:t>
      </w:r>
    </w:p>
    <w:p w:rsidR="00296EBC" w:rsidRDefault="00296EBC" w:rsidP="00296EBC"/>
    <w:p w:rsidR="00296EBC" w:rsidRDefault="00296EBC" w:rsidP="00296EBC">
      <w:pPr>
        <w:rPr>
          <w:b/>
          <w:sz w:val="28"/>
          <w:szCs w:val="28"/>
        </w:rPr>
      </w:pPr>
      <w:r>
        <w:rPr>
          <w:b/>
          <w:sz w:val="28"/>
          <w:szCs w:val="28"/>
        </w:rPr>
        <w:t>Proposed wording changes to Town of Gander’s Landscape Regulations</w:t>
      </w:r>
    </w:p>
    <w:p w:rsidR="00296EBC" w:rsidRDefault="00296EBC" w:rsidP="00296EBC">
      <w:pPr>
        <w:rPr>
          <w:b/>
          <w:sz w:val="28"/>
          <w:szCs w:val="28"/>
        </w:rPr>
      </w:pPr>
    </w:p>
    <w:p w:rsidR="00296EBC" w:rsidRDefault="00296EBC" w:rsidP="00296EBC">
      <w:r>
        <w:t xml:space="preserve">The Committee reviewed proposed wording changes to the Town of Gander’s Landscape Regulations. </w:t>
      </w:r>
    </w:p>
    <w:p w:rsidR="00296EBC" w:rsidRDefault="00296EBC" w:rsidP="00296EBC"/>
    <w:p w:rsidR="00296EBC" w:rsidRDefault="00296EBC" w:rsidP="00296EBC">
      <w:r>
        <w:t xml:space="preserve">The changes will be applied to the “Application” section of the regulations for both commercial and industrial </w:t>
      </w:r>
      <w:r w:rsidRPr="00EF66DC">
        <w:t>properties and modify the landscape deposit sections to reflect our current practice.</w:t>
      </w:r>
    </w:p>
    <w:p w:rsidR="00FC7212" w:rsidRDefault="00FC7212" w:rsidP="00296EBC"/>
    <w:p w:rsidR="00FC7212" w:rsidRDefault="00FC7212" w:rsidP="00296EBC"/>
    <w:p w:rsidR="00FC7212" w:rsidRDefault="00FC7212" w:rsidP="00296EBC"/>
    <w:p w:rsidR="00FC7212" w:rsidRDefault="00FC7212" w:rsidP="00296EBC"/>
    <w:p w:rsidR="00FC7212" w:rsidRPr="00FC7212" w:rsidRDefault="00FC7212" w:rsidP="00296EBC">
      <w:pPr>
        <w:rPr>
          <w:b/>
          <w:sz w:val="26"/>
          <w:szCs w:val="26"/>
        </w:rPr>
      </w:pPr>
      <w:r w:rsidRPr="00FC7212">
        <w:rPr>
          <w:b/>
          <w:sz w:val="26"/>
          <w:szCs w:val="26"/>
        </w:rPr>
        <w:lastRenderedPageBreak/>
        <w:t>Motion #14-118</w:t>
      </w:r>
    </w:p>
    <w:p w:rsidR="00FC7212" w:rsidRPr="00FC7212" w:rsidRDefault="00FC7212" w:rsidP="00296EBC">
      <w:pPr>
        <w:rPr>
          <w:b/>
          <w:sz w:val="26"/>
          <w:szCs w:val="26"/>
        </w:rPr>
      </w:pPr>
      <w:r w:rsidRPr="00FC7212">
        <w:rPr>
          <w:b/>
          <w:sz w:val="26"/>
          <w:szCs w:val="26"/>
        </w:rPr>
        <w:t>Proposed wording changes to Town of Gander’s Landscape Regulations</w:t>
      </w:r>
    </w:p>
    <w:p w:rsidR="00FC7212" w:rsidRPr="00FC7212" w:rsidRDefault="00FC7212" w:rsidP="00296EBC">
      <w:pPr>
        <w:rPr>
          <w:b/>
          <w:sz w:val="26"/>
          <w:szCs w:val="26"/>
        </w:rPr>
      </w:pPr>
    </w:p>
    <w:p w:rsidR="00296EBC" w:rsidRDefault="00FC7212" w:rsidP="00296EBC">
      <w:r>
        <w:t xml:space="preserve">Moved by </w:t>
      </w:r>
      <w:proofErr w:type="spellStart"/>
      <w:r>
        <w:t>Councillor</w:t>
      </w:r>
      <w:proofErr w:type="spellEnd"/>
      <w:r>
        <w:t xml:space="preserve"> Anstey and seconded by </w:t>
      </w:r>
      <w:proofErr w:type="spellStart"/>
      <w:r>
        <w:t>Councillor</w:t>
      </w:r>
      <w:proofErr w:type="spellEnd"/>
      <w:r>
        <w:t xml:space="preserve"> Dove</w:t>
      </w:r>
      <w:r w:rsidR="00296EBC" w:rsidRPr="00EF66DC">
        <w:t xml:space="preserve"> that that the attached changes be made to the Town of Gander’s Landscape Regulations.</w:t>
      </w:r>
    </w:p>
    <w:p w:rsidR="00FC7212" w:rsidRDefault="00FC7212" w:rsidP="00296EBC"/>
    <w:p w:rsidR="00FC7212" w:rsidRDefault="00FC7212" w:rsidP="00296EBC">
      <w:r>
        <w:tab/>
      </w:r>
      <w:r>
        <w:tab/>
        <w:t xml:space="preserve">In </w:t>
      </w:r>
      <w:proofErr w:type="spellStart"/>
      <w:r>
        <w:t>Favour</w:t>
      </w:r>
      <w:proofErr w:type="spellEnd"/>
      <w:r>
        <w:t>:</w:t>
      </w:r>
      <w:r>
        <w:tab/>
        <w:t>7</w:t>
      </w:r>
      <w:r>
        <w:tab/>
        <w:t>Opposing:</w:t>
      </w:r>
      <w:r>
        <w:tab/>
        <w:t>0</w:t>
      </w:r>
    </w:p>
    <w:p w:rsidR="00FC7212" w:rsidRDefault="00FC7212" w:rsidP="00296EBC"/>
    <w:p w:rsidR="00FC7212" w:rsidRDefault="00FC7212" w:rsidP="00296EBC">
      <w:r w:rsidRPr="00626A37">
        <w:rPr>
          <w:b/>
        </w:rPr>
        <w:t>Decision:</w:t>
      </w:r>
      <w:r w:rsidRPr="00626A37">
        <w:rPr>
          <w:b/>
        </w:rPr>
        <w:tab/>
      </w:r>
      <w:r>
        <w:t>Motion carried.</w:t>
      </w:r>
    </w:p>
    <w:p w:rsidR="00296EBC" w:rsidRDefault="00296EBC" w:rsidP="00296EBC">
      <w:pPr>
        <w:rPr>
          <w:b/>
          <w:sz w:val="28"/>
          <w:szCs w:val="28"/>
        </w:rPr>
      </w:pPr>
    </w:p>
    <w:p w:rsidR="00296EBC" w:rsidRDefault="00296EBC" w:rsidP="00296EBC">
      <w:pPr>
        <w:rPr>
          <w:b/>
          <w:sz w:val="28"/>
          <w:szCs w:val="28"/>
        </w:rPr>
      </w:pPr>
      <w:r>
        <w:rPr>
          <w:b/>
          <w:sz w:val="28"/>
          <w:szCs w:val="28"/>
        </w:rPr>
        <w:t>Future Request for lending of Kiosks</w:t>
      </w:r>
    </w:p>
    <w:p w:rsidR="00296EBC" w:rsidRDefault="00296EBC" w:rsidP="00296EBC">
      <w:pPr>
        <w:rPr>
          <w:b/>
          <w:sz w:val="28"/>
          <w:szCs w:val="28"/>
        </w:rPr>
      </w:pPr>
    </w:p>
    <w:p w:rsidR="00296EBC" w:rsidRPr="004F38A0" w:rsidRDefault="00296EBC" w:rsidP="00296EBC">
      <w:r>
        <w:t>The Committee discussed what the procedure should be when receiving request for the use of the Town of Gander’s open air market Kiosks. The Committee decided that because all requests are unique, future requests should be forwarded to the Economic Development Committee for consideration.</w:t>
      </w:r>
    </w:p>
    <w:p w:rsidR="00933AC2" w:rsidRPr="000F5515" w:rsidRDefault="00933AC2" w:rsidP="00933AC2"/>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07267C">
        <w:t>June</w:t>
      </w:r>
      <w:r w:rsidR="004721A5">
        <w:t xml:space="preserve"> 3,</w:t>
      </w:r>
      <w:r w:rsidR="00455D37">
        <w:t xml:space="preserve"> 201</w:t>
      </w:r>
      <w:r w:rsidR="003F5133">
        <w:t>4</w:t>
      </w:r>
      <w:r>
        <w:t xml:space="preserve">.  The meeting was chaired by </w:t>
      </w:r>
      <w:r w:rsidR="001B5FA0">
        <w:t>B</w:t>
      </w:r>
      <w:r w:rsidR="003B7CF9">
        <w:t xml:space="preserve">. </w:t>
      </w:r>
      <w:r w:rsidR="001B5FA0">
        <w:t>Dove</w:t>
      </w:r>
      <w:r w:rsidR="00AE53C5">
        <w:t xml:space="preserve">, </w:t>
      </w:r>
      <w:proofErr w:type="spellStart"/>
      <w:r w:rsidR="00AE53C5">
        <w:t>Councillor</w:t>
      </w:r>
      <w:proofErr w:type="spellEnd"/>
      <w:r>
        <w:t>.  Other members present included:</w:t>
      </w:r>
      <w:r w:rsidR="00DE1A97">
        <w:t xml:space="preserve"> </w:t>
      </w:r>
      <w:r w:rsidR="00A512BB">
        <w:t>C. Abbott, Deputy Mayor; K. Scev</w:t>
      </w:r>
      <w:r w:rsidR="0007267C">
        <w:t>iour, Special Event Coordinator; G. Seaward, Media Coordinator; B. Barbour, Recreation Programmer.</w:t>
      </w:r>
    </w:p>
    <w:p w:rsidR="00415EDF" w:rsidRDefault="00415EDF" w:rsidP="00BC6DD1"/>
    <w:p w:rsidR="00701ECB" w:rsidRDefault="00BC6DD1" w:rsidP="00BC6DD1">
      <w:pPr>
        <w:jc w:val="left"/>
      </w:pPr>
      <w:r>
        <w:t>The following items were discussed:</w:t>
      </w:r>
    </w:p>
    <w:p w:rsidR="00626A37" w:rsidRDefault="00626A37" w:rsidP="00BC6DD1">
      <w:pPr>
        <w:jc w:val="left"/>
      </w:pPr>
    </w:p>
    <w:p w:rsidR="00AB2227" w:rsidRPr="00B95869" w:rsidRDefault="00AB2227" w:rsidP="00AB2227">
      <w:pPr>
        <w:pStyle w:val="NoSpacing"/>
      </w:pPr>
      <w:r>
        <w:rPr>
          <w:b/>
          <w:sz w:val="28"/>
          <w:szCs w:val="28"/>
        </w:rPr>
        <w:t>Compassion Monument</w:t>
      </w:r>
    </w:p>
    <w:p w:rsidR="00AB2227" w:rsidRDefault="00AB2227" w:rsidP="00AB2227">
      <w:pPr>
        <w:pStyle w:val="NoSpacing"/>
      </w:pPr>
    </w:p>
    <w:p w:rsidR="00AB2227" w:rsidRPr="009B5D82" w:rsidRDefault="00AB2227" w:rsidP="00AB2227">
      <w:pPr>
        <w:pStyle w:val="NoSpacing"/>
        <w:jc w:val="both"/>
        <w:rPr>
          <w:sz w:val="24"/>
          <w:szCs w:val="24"/>
        </w:rPr>
      </w:pPr>
      <w:r w:rsidRPr="009B5D82">
        <w:rPr>
          <w:sz w:val="24"/>
          <w:szCs w:val="24"/>
        </w:rPr>
        <w:t>The Committee asked the Media Coordinator to present information to them regarding the Compassion Monument Project. The Chairperson has been sitting on the Gander Heritage Memorial Park Committee, and after discussion regarding the monument took place at their last meeting, it was decided to bring it forth to Council again.</w:t>
      </w:r>
    </w:p>
    <w:p w:rsidR="00AB2227" w:rsidRPr="009B5D82" w:rsidRDefault="00AB2227" w:rsidP="00AB2227">
      <w:pPr>
        <w:pStyle w:val="NoSpacing"/>
        <w:jc w:val="both"/>
        <w:rPr>
          <w:sz w:val="24"/>
          <w:szCs w:val="24"/>
        </w:rPr>
      </w:pPr>
    </w:p>
    <w:p w:rsidR="00E74315" w:rsidRDefault="00AB2227" w:rsidP="00AB2227">
      <w:pPr>
        <w:pStyle w:val="NoSpacing"/>
        <w:jc w:val="both"/>
        <w:rPr>
          <w:sz w:val="24"/>
          <w:szCs w:val="24"/>
        </w:rPr>
      </w:pPr>
      <w:r w:rsidRPr="009B5D82">
        <w:rPr>
          <w:sz w:val="24"/>
          <w:szCs w:val="24"/>
        </w:rPr>
        <w:t>The Compassion Monument celebrates the selfless actions of local residents in welcoming and assisting international passengers and crewmembers from around the world in the hours and days following the terrorist attacks of September 11, 2001. It is offered as an appropriate means of protecting, preserving and displaying a piece of World Trade Center steel, arguably America’s most powerful symbol of the attacks.</w:t>
      </w:r>
    </w:p>
    <w:p w:rsidR="00E74315" w:rsidRDefault="00E74315" w:rsidP="00AB2227">
      <w:pPr>
        <w:pStyle w:val="NoSpacing"/>
        <w:jc w:val="both"/>
        <w:rPr>
          <w:sz w:val="24"/>
          <w:szCs w:val="24"/>
        </w:rPr>
      </w:pPr>
    </w:p>
    <w:p w:rsidR="00AB2227" w:rsidRPr="009B5D82" w:rsidRDefault="00AB2227" w:rsidP="00AB2227">
      <w:pPr>
        <w:pStyle w:val="NoSpacing"/>
        <w:jc w:val="both"/>
        <w:rPr>
          <w:sz w:val="24"/>
          <w:szCs w:val="24"/>
        </w:rPr>
      </w:pPr>
      <w:r w:rsidRPr="009B5D82">
        <w:rPr>
          <w:sz w:val="24"/>
          <w:szCs w:val="24"/>
        </w:rPr>
        <w:lastRenderedPageBreak/>
        <w:t>It is paramount however, that this monument focus not on the horror of the attacks, but rather on the positive side of the 9/11 story, specifically Gander’s spontaneous compassion for those displaced by the closure of North American airspace.</w:t>
      </w:r>
    </w:p>
    <w:p w:rsidR="00AB2227" w:rsidRPr="009B5D82" w:rsidRDefault="00AB2227" w:rsidP="00AB2227">
      <w:pPr>
        <w:pStyle w:val="NoSpacing"/>
        <w:jc w:val="both"/>
        <w:rPr>
          <w:sz w:val="24"/>
          <w:szCs w:val="24"/>
        </w:rPr>
      </w:pPr>
    </w:p>
    <w:p w:rsidR="00AB2227" w:rsidRPr="009B5D82" w:rsidRDefault="00AB2227" w:rsidP="00AB2227">
      <w:pPr>
        <w:pStyle w:val="NoSpacing"/>
        <w:jc w:val="both"/>
      </w:pPr>
      <w:r w:rsidRPr="009B5D82">
        <w:rPr>
          <w:sz w:val="24"/>
          <w:szCs w:val="24"/>
        </w:rPr>
        <w:t>The Chairperson will discuss funding options with the Heritage Memorial Park Committee and the Committee refers this to the Finance Committee to discuss at their midyear budget meeting. The Committee also discussed the possibility of using a site called “GOFUNDME” as a possible avenue for fundraising.</w:t>
      </w:r>
    </w:p>
    <w:p w:rsidR="00AB2227" w:rsidRPr="00AB2227" w:rsidRDefault="00AB2227" w:rsidP="00AB2227">
      <w:pPr>
        <w:pStyle w:val="NoSpacing"/>
        <w:jc w:val="both"/>
        <w:rPr>
          <w:sz w:val="24"/>
          <w:szCs w:val="24"/>
        </w:rPr>
      </w:pPr>
    </w:p>
    <w:p w:rsidR="00AB2227" w:rsidRPr="00AB2227" w:rsidRDefault="00AB2227" w:rsidP="00AB2227">
      <w:pPr>
        <w:pStyle w:val="NoSpacing"/>
        <w:jc w:val="both"/>
        <w:rPr>
          <w:sz w:val="24"/>
          <w:szCs w:val="24"/>
        </w:rPr>
      </w:pPr>
      <w:r w:rsidRPr="00AB2227">
        <w:rPr>
          <w:sz w:val="24"/>
          <w:szCs w:val="24"/>
        </w:rPr>
        <w:t>The Media Coordinator left the Committee meeting at 3:55 p.m.</w:t>
      </w:r>
    </w:p>
    <w:p w:rsidR="00AB2227" w:rsidRPr="00AB2227" w:rsidRDefault="00AB2227" w:rsidP="00AB2227">
      <w:pPr>
        <w:pStyle w:val="NoSpacing"/>
      </w:pPr>
    </w:p>
    <w:p w:rsidR="00AB2227" w:rsidRPr="00B95869" w:rsidRDefault="00AB2227" w:rsidP="00AB2227">
      <w:pPr>
        <w:pStyle w:val="NoSpacing"/>
        <w:rPr>
          <w:b/>
          <w:sz w:val="28"/>
          <w:szCs w:val="28"/>
        </w:rPr>
      </w:pPr>
      <w:r>
        <w:rPr>
          <w:b/>
          <w:sz w:val="28"/>
          <w:szCs w:val="28"/>
        </w:rPr>
        <w:t>Special Event Ticket Sales</w:t>
      </w:r>
    </w:p>
    <w:p w:rsidR="00AB2227" w:rsidRDefault="00AB2227" w:rsidP="00AB2227">
      <w:pPr>
        <w:pStyle w:val="NoSpacing"/>
      </w:pPr>
    </w:p>
    <w:p w:rsidR="00AB2227" w:rsidRDefault="00AB2227" w:rsidP="00AB2227">
      <w:pPr>
        <w:pStyle w:val="NoSpacing"/>
        <w:jc w:val="both"/>
      </w:pPr>
      <w:r w:rsidRPr="009B5D82">
        <w:rPr>
          <w:sz w:val="24"/>
          <w:szCs w:val="24"/>
        </w:rPr>
        <w:t xml:space="preserve">A few weeks ago, the </w:t>
      </w:r>
      <w:proofErr w:type="spellStart"/>
      <w:r w:rsidRPr="009B5D82">
        <w:rPr>
          <w:sz w:val="24"/>
          <w:szCs w:val="24"/>
        </w:rPr>
        <w:t>SuperDogs</w:t>
      </w:r>
      <w:proofErr w:type="spellEnd"/>
      <w:r w:rsidRPr="009B5D82">
        <w:rPr>
          <w:sz w:val="24"/>
          <w:szCs w:val="24"/>
        </w:rPr>
        <w:t xml:space="preserve"> cancelled a show at the Gander Community Centre due to low ticket sales.  Comments were made on the Town’s Facebook page by a number of people saying they were going to buy tickets but hadn’t. The Community Centre and the Town of Gander would like to reiterate to the public that when a show is announced </w:t>
      </w:r>
      <w:r>
        <w:rPr>
          <w:sz w:val="24"/>
          <w:szCs w:val="24"/>
        </w:rPr>
        <w:t xml:space="preserve">and </w:t>
      </w:r>
      <w:r w:rsidRPr="009B5D82">
        <w:rPr>
          <w:sz w:val="24"/>
          <w:szCs w:val="24"/>
        </w:rPr>
        <w:t xml:space="preserve">you are interested in attending, please pick </w:t>
      </w:r>
      <w:r>
        <w:rPr>
          <w:sz w:val="24"/>
          <w:szCs w:val="24"/>
        </w:rPr>
        <w:t>up your tickets well in advance.  I</w:t>
      </w:r>
      <w:r w:rsidRPr="009B5D82">
        <w:rPr>
          <w:sz w:val="24"/>
          <w:szCs w:val="24"/>
        </w:rPr>
        <w:t>t is very costly to host large events and sometimes if ticket sales are not going well, the event organizers will cancel rather than take the risk of losing money.</w:t>
      </w:r>
    </w:p>
    <w:p w:rsidR="00AB2227" w:rsidRPr="006D2047" w:rsidRDefault="00AB2227" w:rsidP="00AB2227">
      <w:r w:rsidRPr="006D2047">
        <w:t xml:space="preserve"> </w:t>
      </w:r>
    </w:p>
    <w:p w:rsidR="00AB2227" w:rsidRDefault="00AB2227" w:rsidP="00AB2227">
      <w:pPr>
        <w:pStyle w:val="NoSpacing"/>
      </w:pPr>
      <w:r>
        <w:rPr>
          <w:b/>
          <w:sz w:val="28"/>
          <w:szCs w:val="28"/>
        </w:rPr>
        <w:t>2014 Festival of Flight Budget</w:t>
      </w:r>
    </w:p>
    <w:p w:rsidR="00AB2227" w:rsidRDefault="00AB2227" w:rsidP="00AB2227">
      <w:pPr>
        <w:pStyle w:val="NoSpacing"/>
      </w:pPr>
    </w:p>
    <w:p w:rsidR="00AB2227" w:rsidRPr="009B5D82" w:rsidRDefault="00AB2227" w:rsidP="00AB2227">
      <w:pPr>
        <w:pStyle w:val="NoSpacing"/>
        <w:jc w:val="both"/>
        <w:rPr>
          <w:sz w:val="24"/>
          <w:szCs w:val="24"/>
        </w:rPr>
      </w:pPr>
      <w:r w:rsidRPr="009B5D82">
        <w:rPr>
          <w:sz w:val="24"/>
          <w:szCs w:val="24"/>
        </w:rPr>
        <w:t>The Event Coordinator gave a presentation on the activities that the Event Staff are currently working on for the 2014 Festival of Flight. Some events have been removed from the program such as the Festival Parade and the Free Throw Competition and some new event</w:t>
      </w:r>
      <w:r>
        <w:rPr>
          <w:sz w:val="24"/>
          <w:szCs w:val="24"/>
        </w:rPr>
        <w:t>s are be proposed such as a “A</w:t>
      </w:r>
      <w:r w:rsidRPr="009B5D82">
        <w:rPr>
          <w:sz w:val="24"/>
          <w:szCs w:val="24"/>
        </w:rPr>
        <w:t xml:space="preserve">viation Scavenger Hunt”, improved Gander Day celebrations, etc.  The Committee had asked the Coordinator to make Festival events more affordable for families and to include more aviation related events in the Festival and the staff are working to meet that goal. To make all of this happen, the Event Coordinator has reallocated monies within the Festival budget from some events into others, all while keeping the </w:t>
      </w:r>
      <w:r>
        <w:rPr>
          <w:sz w:val="24"/>
          <w:szCs w:val="24"/>
        </w:rPr>
        <w:t xml:space="preserve">total </w:t>
      </w:r>
      <w:r w:rsidRPr="009B5D82">
        <w:rPr>
          <w:sz w:val="24"/>
          <w:szCs w:val="24"/>
        </w:rPr>
        <w:t>budgeted amount at its current level.</w:t>
      </w:r>
    </w:p>
    <w:p w:rsidR="00AB2227" w:rsidRPr="009B5D82" w:rsidRDefault="00AB2227" w:rsidP="00AB2227">
      <w:pPr>
        <w:pStyle w:val="NoSpacing"/>
        <w:jc w:val="both"/>
        <w:rPr>
          <w:sz w:val="24"/>
          <w:szCs w:val="24"/>
        </w:rPr>
      </w:pPr>
    </w:p>
    <w:p w:rsidR="00AB2227" w:rsidRPr="009B5D82" w:rsidRDefault="00AB2227" w:rsidP="00AB2227">
      <w:pPr>
        <w:pStyle w:val="NoSpacing"/>
        <w:jc w:val="both"/>
        <w:rPr>
          <w:sz w:val="24"/>
          <w:szCs w:val="24"/>
        </w:rPr>
      </w:pPr>
      <w:r w:rsidRPr="009B5D82">
        <w:rPr>
          <w:sz w:val="24"/>
          <w:szCs w:val="24"/>
        </w:rPr>
        <w:t xml:space="preserve">To make this Festival as successful as possible, the Town </w:t>
      </w:r>
      <w:r>
        <w:rPr>
          <w:sz w:val="24"/>
          <w:szCs w:val="24"/>
        </w:rPr>
        <w:t>is</w:t>
      </w:r>
      <w:r w:rsidRPr="009B5D82">
        <w:rPr>
          <w:sz w:val="24"/>
          <w:szCs w:val="24"/>
        </w:rPr>
        <w:t xml:space="preserve"> hoping to partner with local organizations and will be contacting them within the next couple of weeks. The Committee </w:t>
      </w:r>
      <w:r>
        <w:rPr>
          <w:sz w:val="24"/>
          <w:szCs w:val="24"/>
        </w:rPr>
        <w:t>is</w:t>
      </w:r>
      <w:r w:rsidRPr="009B5D82">
        <w:rPr>
          <w:sz w:val="24"/>
          <w:szCs w:val="24"/>
        </w:rPr>
        <w:t xml:space="preserve"> urging groups to come on side with us to make it a true community event.</w:t>
      </w:r>
    </w:p>
    <w:p w:rsidR="00AB2227" w:rsidRDefault="00AB2227" w:rsidP="00AB2227">
      <w:pPr>
        <w:pStyle w:val="NoSpacing"/>
        <w:rPr>
          <w:b/>
          <w:sz w:val="28"/>
          <w:szCs w:val="28"/>
        </w:rPr>
      </w:pPr>
    </w:p>
    <w:p w:rsidR="00AB2227" w:rsidRPr="00406526" w:rsidRDefault="00AB2227" w:rsidP="00AB2227">
      <w:pPr>
        <w:pStyle w:val="NoSpacing"/>
        <w:rPr>
          <w:b/>
          <w:sz w:val="28"/>
          <w:szCs w:val="28"/>
        </w:rPr>
      </w:pPr>
      <w:r>
        <w:rPr>
          <w:b/>
          <w:sz w:val="28"/>
          <w:szCs w:val="28"/>
        </w:rPr>
        <w:t>Canada Day Grant</w:t>
      </w:r>
    </w:p>
    <w:p w:rsidR="00AB2227" w:rsidRDefault="00AB2227" w:rsidP="00AB2227">
      <w:pPr>
        <w:pStyle w:val="NoSpacing"/>
      </w:pPr>
    </w:p>
    <w:p w:rsidR="00AB2227" w:rsidRPr="009B5D82" w:rsidRDefault="00AB2227" w:rsidP="00AB2227">
      <w:pPr>
        <w:pStyle w:val="NoSpacing"/>
        <w:jc w:val="both"/>
        <w:rPr>
          <w:sz w:val="24"/>
          <w:szCs w:val="24"/>
        </w:rPr>
      </w:pPr>
      <w:r w:rsidRPr="009B5D82">
        <w:rPr>
          <w:sz w:val="24"/>
          <w:szCs w:val="24"/>
        </w:rPr>
        <w:t>The Committee is pleased to announce that the Town has received a grant for $3</w:t>
      </w:r>
      <w:r>
        <w:rPr>
          <w:sz w:val="24"/>
          <w:szCs w:val="24"/>
        </w:rPr>
        <w:t>,</w:t>
      </w:r>
      <w:r w:rsidRPr="009B5D82">
        <w:rPr>
          <w:sz w:val="24"/>
          <w:szCs w:val="24"/>
        </w:rPr>
        <w:t>300</w:t>
      </w:r>
      <w:r>
        <w:rPr>
          <w:sz w:val="24"/>
          <w:szCs w:val="24"/>
        </w:rPr>
        <w:t>.00</w:t>
      </w:r>
      <w:r w:rsidRPr="009B5D82">
        <w:rPr>
          <w:sz w:val="24"/>
          <w:szCs w:val="24"/>
        </w:rPr>
        <w:t xml:space="preserve"> to host an event on Canada Day. Details on the event are being finalized and will be announced on the Town’s Facebook page and website within the coming week.</w:t>
      </w:r>
    </w:p>
    <w:p w:rsidR="00AB2227" w:rsidRDefault="00AB2227" w:rsidP="00AB2227"/>
    <w:p w:rsidR="00AB2227" w:rsidRPr="00406526" w:rsidRDefault="00AB2227" w:rsidP="00AB2227">
      <w:pPr>
        <w:pStyle w:val="NoSpacing"/>
        <w:rPr>
          <w:b/>
          <w:sz w:val="28"/>
          <w:szCs w:val="28"/>
        </w:rPr>
      </w:pPr>
      <w:r>
        <w:rPr>
          <w:b/>
          <w:sz w:val="28"/>
          <w:szCs w:val="28"/>
        </w:rPr>
        <w:lastRenderedPageBreak/>
        <w:t>Event Calendar</w:t>
      </w:r>
    </w:p>
    <w:p w:rsidR="00AB2227" w:rsidRDefault="00AB2227" w:rsidP="00AB2227"/>
    <w:p w:rsidR="00AB2227" w:rsidRDefault="00AB2227" w:rsidP="00AB2227">
      <w:pPr>
        <w:pStyle w:val="NoSpacing"/>
        <w:jc w:val="both"/>
      </w:pPr>
      <w:r>
        <w:t>The Town of Gander will be busy hosting the following events during the months of June and July:</w:t>
      </w:r>
    </w:p>
    <w:p w:rsidR="00AB2227" w:rsidRDefault="00AB2227" w:rsidP="00AB2227">
      <w:pPr>
        <w:pStyle w:val="NoSpacing"/>
        <w:jc w:val="both"/>
      </w:pPr>
    </w:p>
    <w:p w:rsidR="00AB2227" w:rsidRDefault="00AB2227" w:rsidP="00AB2227">
      <w:r w:rsidRPr="00770FAD">
        <w:rPr>
          <w:b/>
          <w:u w:val="single"/>
        </w:rPr>
        <w:t>Clean and Green Campaign</w:t>
      </w:r>
      <w:r w:rsidRPr="00774AD9">
        <w:t xml:space="preserve"> – June 16-20 - Now that the snow is gone and litter is abundant, we are asking groups or individuals to volunteer with our spring cleanup. You can clean your street, section of town or around your business and we’ll provide the garbage bags and gloves! To say thank you, we’ll be hosting an appreciation BBQ on June 20</w:t>
      </w:r>
      <w:r w:rsidRPr="00774AD9">
        <w:rPr>
          <w:vertAlign w:val="superscript"/>
        </w:rPr>
        <w:t>th</w:t>
      </w:r>
      <w:r w:rsidRPr="00774AD9">
        <w:t xml:space="preserve"> from 12noon until 2:00pm at the Community Centre for all those who volunteer. There will even be prize draws! For more information and to register, please call 651-5958 and ask for Walt.</w:t>
      </w:r>
    </w:p>
    <w:p w:rsidR="00AB2227" w:rsidRDefault="00AB2227" w:rsidP="00AB2227"/>
    <w:p w:rsidR="00AB2227" w:rsidRDefault="00AB2227" w:rsidP="00AB2227">
      <w:r w:rsidRPr="00E74315">
        <w:rPr>
          <w:b/>
          <w:u w:val="single"/>
        </w:rPr>
        <w:t>Super Thrill Circus</w:t>
      </w:r>
      <w:r>
        <w:t xml:space="preserve"> – June 23 at 4:30 pm and 7:30 pm – Tickets available for purchase at the Gander Community Centre.</w:t>
      </w:r>
    </w:p>
    <w:p w:rsidR="00AB2227" w:rsidRDefault="00AB2227" w:rsidP="00AB2227"/>
    <w:p w:rsidR="00AB2227" w:rsidRDefault="00AB2227" w:rsidP="00AB2227">
      <w:r w:rsidRPr="00770FAD">
        <w:rPr>
          <w:b/>
          <w:u w:val="single"/>
        </w:rPr>
        <w:t>Municipal Awareness Day</w:t>
      </w:r>
      <w:r>
        <w:t xml:space="preserve"> – June 24 from 1:00 pm to 3:00 pm – </w:t>
      </w:r>
      <w:r w:rsidRPr="00E44F42">
        <w:t>The</w:t>
      </w:r>
      <w:r>
        <w:t xml:space="preserve"> Town of Gander will be hosting this event at the Gander Community Centre and there </w:t>
      </w:r>
      <w:r w:rsidRPr="00E44F42">
        <w:t xml:space="preserve">will be “interactive stations” and static displays of vehicles and equipment used by Town of Gander to service our community. (Please note: due to noise sensitivity, we will be disabling air horns and sirens during the event).  </w:t>
      </w:r>
      <w:r>
        <w:t>There will also be</w:t>
      </w:r>
      <w:r w:rsidRPr="00E44F42">
        <w:t xml:space="preserve"> snacks and prize draws</w:t>
      </w:r>
      <w:r>
        <w:t>!</w:t>
      </w:r>
    </w:p>
    <w:p w:rsidR="00AB2227" w:rsidRDefault="00AB2227" w:rsidP="00AB2227"/>
    <w:p w:rsidR="00AB2227" w:rsidRDefault="00AB2227" w:rsidP="00AB2227">
      <w:r>
        <w:rPr>
          <w:b/>
          <w:u w:val="single"/>
        </w:rPr>
        <w:t>Downtown</w:t>
      </w:r>
      <w:r w:rsidRPr="00770FAD">
        <w:rPr>
          <w:b/>
          <w:u w:val="single"/>
        </w:rPr>
        <w:t xml:space="preserve"> Market</w:t>
      </w:r>
      <w:r>
        <w:rPr>
          <w:b/>
        </w:rPr>
        <w:t xml:space="preserve"> – </w:t>
      </w:r>
      <w:r w:rsidRPr="00D55DBA">
        <w:t xml:space="preserve">June 28/29 </w:t>
      </w:r>
      <w:r>
        <w:t>–</w:t>
      </w:r>
      <w:r w:rsidRPr="00D55DBA">
        <w:t xml:space="preserve"> </w:t>
      </w:r>
      <w:r>
        <w:t>Our 3</w:t>
      </w:r>
      <w:r w:rsidRPr="00D55DBA">
        <w:rPr>
          <w:vertAlign w:val="superscript"/>
        </w:rPr>
        <w:t>rd</w:t>
      </w:r>
      <w:r>
        <w:t xml:space="preserve"> annual Outdoor Market will be taking place in the Town Square. Anyone looking to sell their wares at this event is asked to contact Dee White at the Event Office – 651-5958. </w:t>
      </w:r>
    </w:p>
    <w:p w:rsidR="00AB2227" w:rsidRDefault="00AB2227" w:rsidP="00AB2227"/>
    <w:p w:rsidR="00AB2227" w:rsidRDefault="00AB2227" w:rsidP="00AB2227">
      <w:pPr>
        <w:rPr>
          <w:rStyle w:val="color15"/>
          <w:rFonts w:cs="Arial"/>
        </w:rPr>
      </w:pPr>
      <w:r w:rsidRPr="00770FAD">
        <w:rPr>
          <w:b/>
          <w:u w:val="single"/>
        </w:rPr>
        <w:t>Ride for Sight</w:t>
      </w:r>
      <w:r>
        <w:t xml:space="preserve"> – June 27/28/29 – </w:t>
      </w:r>
      <w:r w:rsidRPr="00D55DBA">
        <w:t xml:space="preserve">The Town will be hosting the annual Ride for Sight </w:t>
      </w:r>
      <w:r>
        <w:t xml:space="preserve">at the Gander Community Centre once again. The Ride is </w:t>
      </w:r>
      <w:r w:rsidRPr="00D55DBA">
        <w:rPr>
          <w:rStyle w:val="color15"/>
          <w:rFonts w:cs="Arial"/>
        </w:rPr>
        <w:t>Canada's longest running motorcycle charity fundrais</w:t>
      </w:r>
      <w:r>
        <w:rPr>
          <w:rStyle w:val="color15"/>
          <w:rFonts w:cs="Arial"/>
        </w:rPr>
        <w:t>er</w:t>
      </w:r>
      <w:r w:rsidRPr="00D55DBA">
        <w:rPr>
          <w:rStyle w:val="color15"/>
          <w:rFonts w:cs="Arial"/>
        </w:rPr>
        <w:t xml:space="preserve"> in support of the Foundation Fighting Blindness – Canada’s leading charity funding sight-saving research</w:t>
      </w:r>
      <w:r>
        <w:rPr>
          <w:rStyle w:val="color15"/>
          <w:rFonts w:cs="Arial"/>
        </w:rPr>
        <w:t>. There will be vendor booths, bike games and more! Come out and support this very worthwhile cause. If you’d like to volunteer, please contact the Special Event office at 651-5958.</w:t>
      </w:r>
    </w:p>
    <w:p w:rsidR="00AB2227" w:rsidRDefault="00AB2227" w:rsidP="00AB2227">
      <w:pPr>
        <w:rPr>
          <w:rStyle w:val="color15"/>
          <w:rFonts w:cs="Arial"/>
        </w:rPr>
      </w:pPr>
    </w:p>
    <w:p w:rsidR="00AB2227" w:rsidRDefault="00AB2227" w:rsidP="00AB2227">
      <w:pPr>
        <w:rPr>
          <w:rFonts w:cs="Arial"/>
          <w:bCs/>
          <w:i/>
          <w:iCs/>
        </w:rPr>
      </w:pPr>
      <w:r w:rsidRPr="00770FAD">
        <w:rPr>
          <w:rStyle w:val="color15"/>
          <w:rFonts w:cs="Arial"/>
          <w:b/>
          <w:u w:val="single"/>
        </w:rPr>
        <w:t>Gander Collegiate 50</w:t>
      </w:r>
      <w:r w:rsidRPr="00770FAD">
        <w:rPr>
          <w:rStyle w:val="color15"/>
          <w:rFonts w:cs="Arial"/>
          <w:b/>
          <w:u w:val="single"/>
          <w:vertAlign w:val="superscript"/>
        </w:rPr>
        <w:t>th</w:t>
      </w:r>
      <w:r w:rsidRPr="00770FAD">
        <w:rPr>
          <w:rStyle w:val="color15"/>
          <w:rFonts w:cs="Arial"/>
          <w:b/>
          <w:u w:val="single"/>
        </w:rPr>
        <w:t xml:space="preserve"> Reunion</w:t>
      </w:r>
      <w:r>
        <w:rPr>
          <w:rStyle w:val="color15"/>
          <w:rFonts w:cs="Arial"/>
        </w:rPr>
        <w:t xml:space="preserve"> - July 24 – 27 – For more information, please email </w:t>
      </w:r>
      <w:r w:rsidRPr="000B2C08">
        <w:rPr>
          <w:rFonts w:cs="Arial"/>
          <w:bCs/>
        </w:rPr>
        <w:t xml:space="preserve">Wayne at </w:t>
      </w:r>
      <w:hyperlink r:id="rId8" w:history="1">
        <w:r w:rsidRPr="001E393F">
          <w:rPr>
            <w:rStyle w:val="Hyperlink"/>
            <w:rFonts w:cs="Arial"/>
            <w:bCs/>
            <w:i/>
            <w:iCs/>
          </w:rPr>
          <w:t>GCReunion2014@gmail.com</w:t>
        </w:r>
      </w:hyperlink>
    </w:p>
    <w:p w:rsidR="00AB2227" w:rsidRPr="00715149" w:rsidRDefault="00AB2227" w:rsidP="00AB2227">
      <w:pPr>
        <w:rPr>
          <w:rFonts w:cs="Arial"/>
          <w:b/>
          <w:bCs/>
          <w:iCs/>
        </w:rPr>
      </w:pPr>
    </w:p>
    <w:p w:rsidR="00AB2227" w:rsidRDefault="00AB2227" w:rsidP="00AB2227">
      <w:r w:rsidRPr="00770FAD">
        <w:rPr>
          <w:rFonts w:cs="Arial"/>
          <w:b/>
          <w:bCs/>
          <w:iCs/>
          <w:u w:val="single"/>
        </w:rPr>
        <w:t>Festival of Flight</w:t>
      </w:r>
      <w:r>
        <w:rPr>
          <w:rFonts w:cs="Arial"/>
          <w:b/>
          <w:bCs/>
          <w:iCs/>
        </w:rPr>
        <w:t xml:space="preserve"> - </w:t>
      </w:r>
      <w:r w:rsidRPr="00715149">
        <w:rPr>
          <w:rFonts w:cs="Arial"/>
          <w:bCs/>
          <w:iCs/>
        </w:rPr>
        <w:t>July 31 – August 4</w:t>
      </w:r>
      <w:r>
        <w:rPr>
          <w:rFonts w:cs="Arial"/>
          <w:bCs/>
          <w:iCs/>
        </w:rPr>
        <w:t xml:space="preserve"> – We are working diligently to make the Festival more flight related, more affordable and Gander Day more of a civic celebration. We look forward to working with local organizations to make the Festival a true community event.</w:t>
      </w:r>
    </w:p>
    <w:p w:rsidR="00AB2227" w:rsidRDefault="00AB2227" w:rsidP="00AB2227"/>
    <w:p w:rsidR="00AB2227" w:rsidRDefault="00AB2227" w:rsidP="00AB2227">
      <w:pPr>
        <w:rPr>
          <w:b/>
          <w:sz w:val="28"/>
          <w:szCs w:val="28"/>
        </w:rPr>
      </w:pPr>
      <w:r>
        <w:rPr>
          <w:b/>
          <w:sz w:val="28"/>
          <w:szCs w:val="28"/>
        </w:rPr>
        <w:t>Tourism Awareness Week Luncheon</w:t>
      </w:r>
    </w:p>
    <w:p w:rsidR="00AB2227" w:rsidRDefault="00AB2227" w:rsidP="00AB2227">
      <w:pPr>
        <w:rPr>
          <w:rFonts w:cs="Arial"/>
          <w:bCs/>
          <w:iCs/>
        </w:rPr>
      </w:pPr>
    </w:p>
    <w:p w:rsidR="00AB2227" w:rsidRDefault="00AB2227" w:rsidP="00AB2227">
      <w:r>
        <w:t>The Committee reviewed a request from the Chamber of Commerce asking for assistance with hosting the annual Tourism Awareness Week luncheon. It was agreed that this would be a great partnership and a wonderful way to celebrate Tourism Awareness Week.</w:t>
      </w:r>
    </w:p>
    <w:p w:rsidR="00AB2227" w:rsidRDefault="00AB2227" w:rsidP="00AB2227"/>
    <w:p w:rsidR="00A54F9C" w:rsidRPr="00A54F9C" w:rsidRDefault="00A54F9C" w:rsidP="00AB2227">
      <w:pPr>
        <w:rPr>
          <w:b/>
          <w:sz w:val="26"/>
          <w:szCs w:val="26"/>
        </w:rPr>
      </w:pPr>
      <w:r w:rsidRPr="00A54F9C">
        <w:rPr>
          <w:b/>
          <w:sz w:val="26"/>
          <w:szCs w:val="26"/>
        </w:rPr>
        <w:lastRenderedPageBreak/>
        <w:t>Motion #14-119</w:t>
      </w:r>
    </w:p>
    <w:p w:rsidR="00A54F9C" w:rsidRPr="00A54F9C" w:rsidRDefault="00A54F9C" w:rsidP="00AB2227">
      <w:pPr>
        <w:rPr>
          <w:b/>
          <w:sz w:val="26"/>
          <w:szCs w:val="26"/>
        </w:rPr>
      </w:pPr>
      <w:r w:rsidRPr="00A54F9C">
        <w:rPr>
          <w:b/>
          <w:sz w:val="26"/>
          <w:szCs w:val="26"/>
        </w:rPr>
        <w:t>Tourism Awareness Week Luncheon</w:t>
      </w:r>
    </w:p>
    <w:p w:rsidR="00A54F9C" w:rsidRDefault="00A54F9C" w:rsidP="00AB2227"/>
    <w:p w:rsidR="00AB2227" w:rsidRDefault="00A54F9C" w:rsidP="00AB2227">
      <w:r>
        <w:t xml:space="preserve">Moved by </w:t>
      </w:r>
      <w:proofErr w:type="spellStart"/>
      <w:r>
        <w:t>Councillor</w:t>
      </w:r>
      <w:proofErr w:type="spellEnd"/>
      <w:r>
        <w:t xml:space="preserve"> Dove and seconded by </w:t>
      </w:r>
      <w:proofErr w:type="spellStart"/>
      <w:r>
        <w:t>Councillor</w:t>
      </w:r>
      <w:proofErr w:type="spellEnd"/>
      <w:r>
        <w:t xml:space="preserve"> Lorenzen </w:t>
      </w:r>
      <w:r w:rsidR="00AB2227">
        <w:t>that the Town of Gander partner with the Chamber to host the Tourism Awareness Week Luncheon at a cost of $500.00.</w:t>
      </w:r>
    </w:p>
    <w:p w:rsidR="00A54F9C" w:rsidRDefault="00A54F9C" w:rsidP="00AB2227"/>
    <w:p w:rsidR="00A54F9C" w:rsidRDefault="00A54F9C" w:rsidP="00AB2227">
      <w:r>
        <w:tab/>
      </w:r>
      <w:r>
        <w:tab/>
        <w:t xml:space="preserve">In </w:t>
      </w:r>
      <w:proofErr w:type="spellStart"/>
      <w:r>
        <w:t>Favour</w:t>
      </w:r>
      <w:proofErr w:type="spellEnd"/>
      <w:r>
        <w:t>:</w:t>
      </w:r>
      <w:r>
        <w:tab/>
        <w:t>7</w:t>
      </w:r>
      <w:r>
        <w:tab/>
        <w:t>Opposing:</w:t>
      </w:r>
      <w:r>
        <w:tab/>
        <w:t>0</w:t>
      </w:r>
    </w:p>
    <w:p w:rsidR="00A54F9C" w:rsidRDefault="00A54F9C" w:rsidP="00AB2227"/>
    <w:p w:rsidR="00A54F9C" w:rsidRDefault="00A54F9C" w:rsidP="00AB2227">
      <w:r w:rsidRPr="00A54F9C">
        <w:rPr>
          <w:b/>
        </w:rPr>
        <w:t>Decision:</w:t>
      </w:r>
      <w:r>
        <w:tab/>
        <w:t>Motion carried.</w:t>
      </w:r>
    </w:p>
    <w:p w:rsidR="00AB2227" w:rsidRDefault="00AB2227" w:rsidP="00AB2227"/>
    <w:p w:rsidR="00AB2227" w:rsidRDefault="00AB2227" w:rsidP="00AB2227">
      <w:pPr>
        <w:rPr>
          <w:b/>
          <w:sz w:val="28"/>
          <w:szCs w:val="28"/>
        </w:rPr>
      </w:pPr>
      <w:r>
        <w:rPr>
          <w:b/>
          <w:sz w:val="28"/>
          <w:szCs w:val="28"/>
        </w:rPr>
        <w:t>Lions Club – Pitcher Plant Award</w:t>
      </w:r>
    </w:p>
    <w:p w:rsidR="00AB2227" w:rsidRPr="00620CB3" w:rsidRDefault="00AB2227" w:rsidP="00AB2227">
      <w:pPr>
        <w:rPr>
          <w:b/>
          <w:sz w:val="28"/>
          <w:szCs w:val="28"/>
        </w:rPr>
      </w:pPr>
    </w:p>
    <w:p w:rsidR="00AB2227" w:rsidRDefault="00AB2227" w:rsidP="00AB2227">
      <w:r>
        <w:t xml:space="preserve">The Town of Gander would like to congratulate the Gander Lions Club on winning the Recreation Newfoundland and Labrador Pitcher Plant Award. This award was presented at the annual Recreation NL Conference last week and </w:t>
      </w:r>
      <w:r w:rsidRPr="00715149">
        <w:t>recognizes volunteers and volunteer organizations for their outstanding efforts and invaluable contributions to the development of recreation and leisure services</w:t>
      </w:r>
      <w:r>
        <w:t>. We are very proud of the Gander Lions Club and believe that they truly exemplify what this award stands for.</w:t>
      </w:r>
    </w:p>
    <w:p w:rsidR="00AB2227" w:rsidRDefault="00AB2227" w:rsidP="00AB2227">
      <w:pPr>
        <w:pStyle w:val="NoSpacing"/>
        <w:rPr>
          <w:b/>
          <w:sz w:val="28"/>
          <w:szCs w:val="28"/>
        </w:rPr>
      </w:pPr>
    </w:p>
    <w:p w:rsidR="00AB2227" w:rsidRPr="00D02B65" w:rsidRDefault="00AB2227" w:rsidP="00AB2227">
      <w:pPr>
        <w:pStyle w:val="NoSpacing"/>
        <w:rPr>
          <w:b/>
          <w:sz w:val="28"/>
          <w:szCs w:val="28"/>
        </w:rPr>
      </w:pPr>
      <w:r>
        <w:rPr>
          <w:b/>
          <w:sz w:val="28"/>
          <w:szCs w:val="28"/>
        </w:rPr>
        <w:t>Tender – Festival Audio Visual Production</w:t>
      </w:r>
    </w:p>
    <w:p w:rsidR="00AB2227" w:rsidRPr="00B95869" w:rsidRDefault="00AB2227" w:rsidP="00AB2227"/>
    <w:p w:rsidR="00AB2227" w:rsidRDefault="00AB2227" w:rsidP="00AB2227">
      <w:r>
        <w:t>The tender for the supply of Audio/Visual Production for the 2014 Festival of Flight was reviewed.  The Committee felt that the tender should be awarded to Pro Audio due to their previous experience supplying audio/visual Production for the past Festival of Flights.</w:t>
      </w:r>
    </w:p>
    <w:p w:rsidR="00AB2227" w:rsidRDefault="00AB2227" w:rsidP="00AB2227"/>
    <w:p w:rsidR="00AB2227" w:rsidRDefault="00AB2227" w:rsidP="00AB2227">
      <w:r>
        <w:t>The Committee recommends that the tender for the supply of Audio/Visual Production for the 2014 Festival of Flight be awarded to Pro Audio and refers the tender to the Finance Committee for its consideration.</w:t>
      </w:r>
    </w:p>
    <w:p w:rsidR="00626A37" w:rsidRDefault="00626A37"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AC6A67" w:rsidRDefault="00BC6DD1" w:rsidP="00BC6DD1">
      <w:r>
        <w:t xml:space="preserve">The Municipal Works &amp; Services Committee was held on </w:t>
      </w:r>
      <w:r w:rsidR="001071A7">
        <w:t xml:space="preserve">June </w:t>
      </w:r>
      <w:r w:rsidR="000F07D2">
        <w:t>4</w:t>
      </w:r>
      <w:r w:rsidR="00C20246">
        <w:t>,</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DB467D">
        <w:t xml:space="preserve"> </w:t>
      </w:r>
      <w:r w:rsidR="00C20246">
        <w:t xml:space="preserve">R. Anstey, </w:t>
      </w:r>
      <w:proofErr w:type="spellStart"/>
      <w:r w:rsidR="00C20246">
        <w:t>Councillor</w:t>
      </w:r>
      <w:proofErr w:type="spellEnd"/>
      <w:r w:rsidR="00C20246">
        <w:t>;</w:t>
      </w:r>
      <w:r w:rsidR="000F07D2">
        <w:t xml:space="preserve"> </w:t>
      </w:r>
      <w:r>
        <w:t>J. Blackwood, Directo</w:t>
      </w:r>
      <w:r w:rsidR="007E1B0E">
        <w:t>r of Municipal Works &amp; Services</w:t>
      </w:r>
      <w:r w:rsidR="001071A7">
        <w:t>; R. Locke, Manager of Economic Development; J. Boland, Planning &amp; Control Technician.</w:t>
      </w:r>
    </w:p>
    <w:p w:rsidR="002B43D8" w:rsidRDefault="002B43D8" w:rsidP="00BC6DD1"/>
    <w:p w:rsidR="002B43D8" w:rsidRDefault="002B43D8" w:rsidP="00BC6DD1">
      <w:r>
        <w:t>Delegation:</w:t>
      </w:r>
      <w:r>
        <w:tab/>
        <w:t>G. Vey, 9 MacKay Street</w:t>
      </w:r>
    </w:p>
    <w:p w:rsidR="001071A7" w:rsidRDefault="001071A7" w:rsidP="00BC6DD1"/>
    <w:p w:rsidR="002B43D8" w:rsidRDefault="002B43D8" w:rsidP="002B43D8">
      <w:r>
        <w:t>The following items were discussed:</w:t>
      </w:r>
    </w:p>
    <w:p w:rsidR="000F07D2" w:rsidRDefault="000F07D2" w:rsidP="00BC6DD1"/>
    <w:p w:rsidR="00180802" w:rsidRDefault="00180802" w:rsidP="00180802">
      <w:pPr>
        <w:rPr>
          <w:b/>
          <w:sz w:val="28"/>
          <w:szCs w:val="28"/>
        </w:rPr>
      </w:pPr>
      <w:r>
        <w:rPr>
          <w:b/>
          <w:sz w:val="28"/>
          <w:szCs w:val="28"/>
        </w:rPr>
        <w:lastRenderedPageBreak/>
        <w:t xml:space="preserve">Landscaping Regulations </w:t>
      </w:r>
    </w:p>
    <w:p w:rsidR="00180802" w:rsidRDefault="00180802" w:rsidP="00180802">
      <w:pPr>
        <w:rPr>
          <w:b/>
          <w:sz w:val="28"/>
          <w:szCs w:val="28"/>
        </w:rPr>
      </w:pPr>
    </w:p>
    <w:p w:rsidR="00180802" w:rsidRDefault="00180802" w:rsidP="00180802">
      <w:r>
        <w:t xml:space="preserve">Staff advised the Committee as a follow up to a previous discussion on landscaping requirements for commercial properties in industrial zones. A local business owner had at the previous Committee meeting addressed the Municipal Works Committee with his concerns that he felt the landscaping regulations were excessive and that it restricted the activity that could be carried out on his property. </w:t>
      </w:r>
    </w:p>
    <w:p w:rsidR="00180802" w:rsidRDefault="00180802" w:rsidP="00180802"/>
    <w:p w:rsidR="00180802" w:rsidRDefault="00180802" w:rsidP="00180802">
      <w:r>
        <w:t xml:space="preserve">Mr. Locke and Mr. Boland left the meeting and the Committee is recommending to Council that the commercial landscaping regulations remain as they are currently in place and the property owner be written and advised of Council’s decision. </w:t>
      </w:r>
    </w:p>
    <w:p w:rsidR="00180802" w:rsidRDefault="00180802" w:rsidP="00180802"/>
    <w:p w:rsidR="00180802" w:rsidRDefault="00180802" w:rsidP="00180802">
      <w:pPr>
        <w:rPr>
          <w:b/>
          <w:sz w:val="28"/>
          <w:szCs w:val="28"/>
        </w:rPr>
      </w:pPr>
      <w:r w:rsidRPr="00263EA2">
        <w:rPr>
          <w:b/>
          <w:sz w:val="28"/>
          <w:szCs w:val="28"/>
        </w:rPr>
        <w:t xml:space="preserve">Delegation – G. Vey </w:t>
      </w:r>
    </w:p>
    <w:p w:rsidR="00820E82" w:rsidRPr="00263EA2" w:rsidRDefault="00820E82" w:rsidP="00180802">
      <w:pPr>
        <w:rPr>
          <w:b/>
          <w:sz w:val="28"/>
          <w:szCs w:val="28"/>
        </w:rPr>
      </w:pPr>
    </w:p>
    <w:p w:rsidR="00180802" w:rsidRDefault="00180802" w:rsidP="00180802">
      <w:r>
        <w:t>Mr. Vey wished to express his discontent with Council’s decision on their reimbursement for the frozen water line at 9 McKay St. and he felt that the Town was at least 50% responsible for the cost incurred for the freeze up partly due to the fact that the notification had not been received by the current business owner and asked the Committee to reconsider their decision.</w:t>
      </w:r>
    </w:p>
    <w:p w:rsidR="00180802" w:rsidRDefault="00180802" w:rsidP="00180802"/>
    <w:p w:rsidR="00180802" w:rsidRPr="00820E82" w:rsidRDefault="00180802" w:rsidP="00180802">
      <w:r w:rsidRPr="00820E82">
        <w:t xml:space="preserve">Mr. Vey left the </w:t>
      </w:r>
      <w:r w:rsidR="00820E82" w:rsidRPr="00820E82">
        <w:t xml:space="preserve">Committee </w:t>
      </w:r>
      <w:r w:rsidRPr="00820E82">
        <w:t>meeting.</w:t>
      </w:r>
    </w:p>
    <w:p w:rsidR="00180802" w:rsidRDefault="00180802" w:rsidP="00180802"/>
    <w:p w:rsidR="00180802" w:rsidRDefault="00180802" w:rsidP="00180802">
      <w:r>
        <w:t>The Committee agreed with Mr. Vey that the business be refunded 50% of the invoice provided as attached and forwards this item to the Finance Committee for their consideration.</w:t>
      </w:r>
    </w:p>
    <w:p w:rsidR="00180802" w:rsidRDefault="00180802" w:rsidP="00180802"/>
    <w:p w:rsidR="00180802" w:rsidRDefault="00180802" w:rsidP="00180802">
      <w:pPr>
        <w:rPr>
          <w:b/>
          <w:sz w:val="28"/>
          <w:szCs w:val="28"/>
        </w:rPr>
      </w:pPr>
      <w:r w:rsidRPr="00584CAE">
        <w:rPr>
          <w:b/>
          <w:sz w:val="28"/>
          <w:szCs w:val="28"/>
        </w:rPr>
        <w:t>Left Turning Signal on Armstrong/Airport Intersection</w:t>
      </w:r>
    </w:p>
    <w:p w:rsidR="00180802" w:rsidRPr="00584CAE" w:rsidRDefault="00180802" w:rsidP="00180802">
      <w:pPr>
        <w:rPr>
          <w:b/>
          <w:sz w:val="28"/>
          <w:szCs w:val="28"/>
        </w:rPr>
      </w:pPr>
    </w:p>
    <w:p w:rsidR="00180802" w:rsidRDefault="00180802" w:rsidP="00180802">
      <w:r>
        <w:t>The Committee reviewed information forwarded by the Public Safety Committee requesting possible changes to the intersection at Armstrong/Airport Blvd which were as follows:</w:t>
      </w:r>
    </w:p>
    <w:p w:rsidR="00180802" w:rsidRDefault="00180802" w:rsidP="00180802"/>
    <w:p w:rsidR="00180802" w:rsidRDefault="00180802" w:rsidP="00180802">
      <w:r>
        <w:t xml:space="preserve">1. </w:t>
      </w:r>
      <w:r>
        <w:tab/>
      </w:r>
      <w:proofErr w:type="gramStart"/>
      <w:r>
        <w:t>a</w:t>
      </w:r>
      <w:proofErr w:type="gramEnd"/>
      <w:r>
        <w:t xml:space="preserve">) </w:t>
      </w:r>
      <w:r>
        <w:tab/>
        <w:t xml:space="preserve">make this a right turn only, no left turn; </w:t>
      </w:r>
    </w:p>
    <w:p w:rsidR="00180802" w:rsidRDefault="00180802" w:rsidP="00180802">
      <w:pPr>
        <w:ind w:firstLine="720"/>
      </w:pPr>
      <w:r>
        <w:t xml:space="preserve">b) </w:t>
      </w:r>
      <w:r>
        <w:tab/>
      </w:r>
      <w:proofErr w:type="gramStart"/>
      <w:r>
        <w:t>place</w:t>
      </w:r>
      <w:proofErr w:type="gramEnd"/>
      <w:r>
        <w:t xml:space="preserve"> signage so it is visible for the flow of traffic only;</w:t>
      </w:r>
    </w:p>
    <w:p w:rsidR="00180802" w:rsidRDefault="00180802" w:rsidP="00180802">
      <w:pPr>
        <w:ind w:firstLine="720"/>
      </w:pPr>
      <w:r>
        <w:t xml:space="preserve">c) </w:t>
      </w:r>
      <w:r>
        <w:tab/>
      </w:r>
      <w:proofErr w:type="gramStart"/>
      <w:r>
        <w:t>paint</w:t>
      </w:r>
      <w:proofErr w:type="gramEnd"/>
      <w:r>
        <w:t xml:space="preserve"> over existing arrows on the pavement to coincide with the new signage.</w:t>
      </w:r>
    </w:p>
    <w:p w:rsidR="00180802" w:rsidRDefault="00180802" w:rsidP="00180802"/>
    <w:p w:rsidR="00180802" w:rsidRDefault="00180802" w:rsidP="00180802">
      <w:r>
        <w:t>2.</w:t>
      </w:r>
      <w:r>
        <w:tab/>
      </w:r>
      <w:proofErr w:type="gramStart"/>
      <w:r>
        <w:t>a</w:t>
      </w:r>
      <w:proofErr w:type="gramEnd"/>
      <w:r>
        <w:t>)</w:t>
      </w:r>
      <w:r>
        <w:tab/>
        <w:t>no left turn from  Airport Blvd while heading west;</w:t>
      </w:r>
    </w:p>
    <w:p w:rsidR="00180802" w:rsidRDefault="00180802" w:rsidP="00180802">
      <w:r>
        <w:tab/>
        <w:t>b)</w:t>
      </w:r>
      <w:r>
        <w:tab/>
      </w:r>
      <w:proofErr w:type="gramStart"/>
      <w:r>
        <w:t>place</w:t>
      </w:r>
      <w:proofErr w:type="gramEnd"/>
      <w:r>
        <w:t xml:space="preserve"> signage in appropriate location;</w:t>
      </w:r>
    </w:p>
    <w:p w:rsidR="00180802" w:rsidRDefault="00180802" w:rsidP="00180802">
      <w:r>
        <w:tab/>
        <w:t>c)</w:t>
      </w:r>
      <w:r>
        <w:tab/>
      </w:r>
      <w:proofErr w:type="gramStart"/>
      <w:r>
        <w:t>contact</w:t>
      </w:r>
      <w:proofErr w:type="gramEnd"/>
      <w:r>
        <w:t xml:space="preserve"> the owner to discuss the change.</w:t>
      </w:r>
    </w:p>
    <w:p w:rsidR="00180802" w:rsidRDefault="00180802" w:rsidP="00180802"/>
    <w:p w:rsidR="00180802" w:rsidRDefault="00180802" w:rsidP="00180802">
      <w:r>
        <w:t xml:space="preserve">It was also requested that the Town’s portable signage be used in the first few weeks to advertise the change until drivers get used to the new signage. There was a diagram for the proposal as attached. </w:t>
      </w:r>
    </w:p>
    <w:p w:rsidR="00180802" w:rsidRDefault="00180802" w:rsidP="00180802"/>
    <w:p w:rsidR="00C74732" w:rsidRDefault="00C74732" w:rsidP="00180802"/>
    <w:p w:rsidR="00180802" w:rsidRDefault="00180802" w:rsidP="00180802">
      <w:r>
        <w:lastRenderedPageBreak/>
        <w:t>The Director advised that the request by the Public Safety Committee was sent to EXP Consulting Ltd for their review and subsequent recommendations. They indicated that although no information was available to run traffic flow scenarios, they were in agreement with the changes and saw no adverse effects on the existing traffic flows.</w:t>
      </w:r>
    </w:p>
    <w:p w:rsidR="00C74732" w:rsidRDefault="00C74732" w:rsidP="00180802"/>
    <w:p w:rsidR="00C74732" w:rsidRPr="00246B7F" w:rsidRDefault="00246B7F" w:rsidP="00180802">
      <w:pPr>
        <w:rPr>
          <w:b/>
          <w:sz w:val="26"/>
          <w:szCs w:val="26"/>
        </w:rPr>
      </w:pPr>
      <w:r w:rsidRPr="00246B7F">
        <w:rPr>
          <w:b/>
          <w:sz w:val="26"/>
          <w:szCs w:val="26"/>
        </w:rPr>
        <w:t>Motion #14-120</w:t>
      </w:r>
    </w:p>
    <w:p w:rsidR="00246B7F" w:rsidRPr="00246B7F" w:rsidRDefault="00246B7F" w:rsidP="00180802">
      <w:pPr>
        <w:rPr>
          <w:b/>
          <w:sz w:val="26"/>
          <w:szCs w:val="26"/>
        </w:rPr>
      </w:pPr>
      <w:r w:rsidRPr="00246B7F">
        <w:rPr>
          <w:b/>
          <w:sz w:val="26"/>
          <w:szCs w:val="26"/>
        </w:rPr>
        <w:t>Left Turning Signal on Armstrong/Airport Intersection</w:t>
      </w:r>
    </w:p>
    <w:p w:rsidR="00180802" w:rsidRPr="00246B7F" w:rsidRDefault="00180802" w:rsidP="00180802">
      <w:pPr>
        <w:rPr>
          <w:b/>
          <w:sz w:val="26"/>
          <w:szCs w:val="26"/>
        </w:rPr>
      </w:pPr>
    </w:p>
    <w:p w:rsidR="00180802" w:rsidRDefault="00866FDD" w:rsidP="00180802">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80802">
        <w:t xml:space="preserve"> that the changes suggested by the Public Safety Committee for traffic flow in the Armstrong/Airport area be implemented.</w:t>
      </w:r>
    </w:p>
    <w:p w:rsidR="00866FDD" w:rsidRDefault="00866FDD" w:rsidP="00180802"/>
    <w:p w:rsidR="00866FDD" w:rsidRDefault="00866FDD" w:rsidP="00180802">
      <w:r>
        <w:tab/>
      </w:r>
      <w:r>
        <w:tab/>
        <w:t xml:space="preserve">In </w:t>
      </w:r>
      <w:proofErr w:type="spellStart"/>
      <w:r>
        <w:t>Favour</w:t>
      </w:r>
      <w:proofErr w:type="spellEnd"/>
      <w:r>
        <w:t>:</w:t>
      </w:r>
      <w:r>
        <w:tab/>
        <w:t>7</w:t>
      </w:r>
      <w:r>
        <w:tab/>
        <w:t>Opposing:</w:t>
      </w:r>
      <w:r>
        <w:tab/>
        <w:t>0</w:t>
      </w:r>
    </w:p>
    <w:p w:rsidR="00866FDD" w:rsidRDefault="00866FDD" w:rsidP="00180802"/>
    <w:p w:rsidR="00866FDD" w:rsidRDefault="00866FDD" w:rsidP="00180802">
      <w:r w:rsidRPr="00A02772">
        <w:rPr>
          <w:b/>
        </w:rPr>
        <w:t>Decision:</w:t>
      </w:r>
      <w:r>
        <w:tab/>
        <w:t>Motion carried.</w:t>
      </w:r>
    </w:p>
    <w:p w:rsidR="00180802" w:rsidRDefault="00180802" w:rsidP="00180802">
      <w:pPr>
        <w:rPr>
          <w:b/>
          <w:sz w:val="28"/>
          <w:szCs w:val="28"/>
        </w:rPr>
      </w:pPr>
    </w:p>
    <w:p w:rsidR="00180802" w:rsidRDefault="00180802" w:rsidP="00180802">
      <w:pPr>
        <w:rPr>
          <w:b/>
          <w:sz w:val="28"/>
          <w:szCs w:val="28"/>
        </w:rPr>
      </w:pPr>
      <w:r>
        <w:rPr>
          <w:b/>
          <w:sz w:val="28"/>
          <w:szCs w:val="28"/>
        </w:rPr>
        <w:t xml:space="preserve">MW021- </w:t>
      </w:r>
      <w:r w:rsidRPr="006A3FD8">
        <w:rPr>
          <w:b/>
          <w:sz w:val="28"/>
          <w:szCs w:val="28"/>
        </w:rPr>
        <w:t>Frozen Waterline thawing on Town Property Policy</w:t>
      </w:r>
    </w:p>
    <w:p w:rsidR="00180802" w:rsidRPr="006A3FD8" w:rsidRDefault="00180802" w:rsidP="00180802">
      <w:pPr>
        <w:rPr>
          <w:b/>
          <w:sz w:val="28"/>
          <w:szCs w:val="28"/>
        </w:rPr>
      </w:pPr>
    </w:p>
    <w:p w:rsidR="00180802" w:rsidRPr="00D20899" w:rsidRDefault="00180802" w:rsidP="00180802">
      <w:r>
        <w:t>The Committee reviewed the existing policy and is recommending changes as attached and is presenting it to Council for 1</w:t>
      </w:r>
      <w:r w:rsidRPr="0019131D">
        <w:rPr>
          <w:vertAlign w:val="superscript"/>
        </w:rPr>
        <w:t>st</w:t>
      </w:r>
      <w:r>
        <w:t xml:space="preserve"> Reading. Anyone wishing to make representation on this policy or having concern with the proposed changes </w:t>
      </w:r>
      <w:proofErr w:type="gramStart"/>
      <w:r>
        <w:t>are</w:t>
      </w:r>
      <w:proofErr w:type="gramEnd"/>
      <w:r>
        <w:t xml:space="preserve"> asked to contact the Engineering Department prior to June 25</w:t>
      </w:r>
      <w:r w:rsidRPr="0019131D">
        <w:rPr>
          <w:vertAlign w:val="superscript"/>
        </w:rPr>
        <w:t>th</w:t>
      </w:r>
      <w:r>
        <w:t>, 2014.</w:t>
      </w:r>
    </w:p>
    <w:p w:rsidR="00180802" w:rsidRDefault="00180802" w:rsidP="00180802">
      <w:pPr>
        <w:rPr>
          <w:b/>
          <w:sz w:val="28"/>
          <w:szCs w:val="28"/>
        </w:rPr>
      </w:pPr>
    </w:p>
    <w:p w:rsidR="00180802" w:rsidRDefault="00180802" w:rsidP="00180802">
      <w:pPr>
        <w:rPr>
          <w:b/>
          <w:sz w:val="28"/>
          <w:szCs w:val="28"/>
        </w:rPr>
      </w:pPr>
      <w:r>
        <w:rPr>
          <w:b/>
          <w:sz w:val="28"/>
          <w:szCs w:val="28"/>
        </w:rPr>
        <w:t xml:space="preserve">MW024 - </w:t>
      </w:r>
      <w:r w:rsidRPr="006A3FD8">
        <w:rPr>
          <w:b/>
          <w:sz w:val="28"/>
          <w:szCs w:val="28"/>
        </w:rPr>
        <w:t>Placement of No Parking Signs</w:t>
      </w:r>
    </w:p>
    <w:p w:rsidR="00180802" w:rsidRPr="006A3FD8" w:rsidRDefault="00180802" w:rsidP="00180802">
      <w:pPr>
        <w:rPr>
          <w:b/>
          <w:sz w:val="28"/>
          <w:szCs w:val="28"/>
        </w:rPr>
      </w:pPr>
    </w:p>
    <w:p w:rsidR="00180802" w:rsidRDefault="00180802" w:rsidP="00180802">
      <w:r>
        <w:t>This policy is presented for the 2</w:t>
      </w:r>
      <w:r w:rsidRPr="0019131D">
        <w:rPr>
          <w:vertAlign w:val="superscript"/>
        </w:rPr>
        <w:t>nd</w:t>
      </w:r>
      <w:r>
        <w:t xml:space="preserve"> and final reading with the changes proposed attached.</w:t>
      </w:r>
    </w:p>
    <w:p w:rsidR="00180802" w:rsidRDefault="00180802" w:rsidP="00180802"/>
    <w:p w:rsidR="00147C64" w:rsidRPr="00147C64" w:rsidRDefault="00147C64" w:rsidP="00180802">
      <w:pPr>
        <w:rPr>
          <w:b/>
          <w:sz w:val="26"/>
          <w:szCs w:val="26"/>
        </w:rPr>
      </w:pPr>
      <w:r w:rsidRPr="00147C64">
        <w:rPr>
          <w:b/>
          <w:sz w:val="26"/>
          <w:szCs w:val="26"/>
        </w:rPr>
        <w:t>Motion #14-121</w:t>
      </w:r>
    </w:p>
    <w:p w:rsidR="00147C64" w:rsidRPr="00147C64" w:rsidRDefault="00147C64" w:rsidP="00180802">
      <w:pPr>
        <w:rPr>
          <w:b/>
          <w:sz w:val="26"/>
          <w:szCs w:val="26"/>
        </w:rPr>
      </w:pPr>
      <w:r w:rsidRPr="00147C64">
        <w:rPr>
          <w:b/>
          <w:sz w:val="26"/>
          <w:szCs w:val="26"/>
        </w:rPr>
        <w:t>MW024 – Placement of No Parking Signs</w:t>
      </w:r>
    </w:p>
    <w:p w:rsidR="00147C64" w:rsidRPr="00147C64" w:rsidRDefault="00147C64" w:rsidP="00180802">
      <w:pPr>
        <w:rPr>
          <w:b/>
          <w:sz w:val="26"/>
          <w:szCs w:val="26"/>
        </w:rPr>
      </w:pPr>
    </w:p>
    <w:p w:rsidR="00180802" w:rsidRDefault="00AB45EC" w:rsidP="00180802">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80802">
        <w:t xml:space="preserve"> that the changes for policy MW024 be adopted as attached.</w:t>
      </w:r>
    </w:p>
    <w:p w:rsidR="00AB45EC" w:rsidRDefault="00AB45EC" w:rsidP="00180802"/>
    <w:p w:rsidR="00AB45EC" w:rsidRDefault="00AB45EC" w:rsidP="00180802">
      <w:r>
        <w:tab/>
      </w:r>
      <w:r>
        <w:tab/>
        <w:t xml:space="preserve">In </w:t>
      </w:r>
      <w:proofErr w:type="spellStart"/>
      <w:r>
        <w:t>Favour</w:t>
      </w:r>
      <w:proofErr w:type="spellEnd"/>
      <w:r>
        <w:t>:</w:t>
      </w:r>
      <w:r>
        <w:tab/>
        <w:t>7</w:t>
      </w:r>
      <w:r>
        <w:tab/>
        <w:t>Opposing:</w:t>
      </w:r>
      <w:r>
        <w:tab/>
        <w:t>0</w:t>
      </w:r>
    </w:p>
    <w:p w:rsidR="00AB45EC" w:rsidRDefault="00AB45EC" w:rsidP="00180802"/>
    <w:p w:rsidR="00AB45EC" w:rsidRDefault="00AB45EC" w:rsidP="00180802">
      <w:r w:rsidRPr="00F05FD7">
        <w:rPr>
          <w:b/>
        </w:rPr>
        <w:t>Decision:</w:t>
      </w:r>
      <w:r>
        <w:tab/>
        <w:t>Motion carried.</w:t>
      </w:r>
    </w:p>
    <w:p w:rsidR="00180802" w:rsidRDefault="00180802" w:rsidP="00180802"/>
    <w:p w:rsidR="00180802" w:rsidRDefault="00180802" w:rsidP="00180802">
      <w:pPr>
        <w:rPr>
          <w:b/>
          <w:sz w:val="28"/>
          <w:szCs w:val="28"/>
        </w:rPr>
      </w:pPr>
      <w:r w:rsidRPr="006A3FD8">
        <w:rPr>
          <w:b/>
          <w:sz w:val="28"/>
          <w:szCs w:val="28"/>
        </w:rPr>
        <w:t>Discr</w:t>
      </w:r>
      <w:r w:rsidR="00F7106B">
        <w:rPr>
          <w:b/>
          <w:sz w:val="28"/>
          <w:szCs w:val="28"/>
        </w:rPr>
        <w:t>etionary Notice – 42 McCurdy Drive</w:t>
      </w:r>
    </w:p>
    <w:p w:rsidR="00180802" w:rsidRPr="006A3FD8" w:rsidRDefault="00180802" w:rsidP="00180802">
      <w:pPr>
        <w:rPr>
          <w:b/>
          <w:sz w:val="28"/>
          <w:szCs w:val="28"/>
        </w:rPr>
      </w:pPr>
    </w:p>
    <w:p w:rsidR="00180802" w:rsidRDefault="00180802" w:rsidP="00180802">
      <w:r>
        <w:t>Notices were given that the Town Council has made an application to construct and operate a Waste Transfer Station at 42 McCurdy Drive, it was noted that this area is zoned industrial general and waste transfer is now permitted as discretionary use under the Town of Gander’s Development Regulations.</w:t>
      </w:r>
    </w:p>
    <w:p w:rsidR="00F7106B" w:rsidRDefault="00180802" w:rsidP="00180802">
      <w:r>
        <w:lastRenderedPageBreak/>
        <w:t>There were no obj</w:t>
      </w:r>
      <w:r w:rsidR="00F7106B">
        <w:t>ections received by the deadline.</w:t>
      </w:r>
    </w:p>
    <w:p w:rsidR="00F7106B" w:rsidRDefault="00F7106B" w:rsidP="00180802"/>
    <w:p w:rsidR="00F7106B" w:rsidRPr="00F7106B" w:rsidRDefault="00F7106B" w:rsidP="00180802">
      <w:pPr>
        <w:rPr>
          <w:b/>
          <w:sz w:val="26"/>
          <w:szCs w:val="26"/>
        </w:rPr>
      </w:pPr>
      <w:r w:rsidRPr="00F7106B">
        <w:rPr>
          <w:b/>
          <w:sz w:val="26"/>
          <w:szCs w:val="26"/>
        </w:rPr>
        <w:t>Motion #14-122</w:t>
      </w:r>
    </w:p>
    <w:p w:rsidR="00F7106B" w:rsidRPr="00F7106B" w:rsidRDefault="00F7106B" w:rsidP="00180802">
      <w:pPr>
        <w:rPr>
          <w:b/>
          <w:sz w:val="26"/>
          <w:szCs w:val="26"/>
        </w:rPr>
      </w:pPr>
      <w:r w:rsidRPr="00F7106B">
        <w:rPr>
          <w:b/>
          <w:sz w:val="26"/>
          <w:szCs w:val="26"/>
        </w:rPr>
        <w:t>Discretionary Notice – 42 McCurdy Drive</w:t>
      </w:r>
    </w:p>
    <w:p w:rsidR="00F7106B" w:rsidRDefault="00F7106B" w:rsidP="00180802"/>
    <w:p w:rsidR="00180802" w:rsidRDefault="00F7106B" w:rsidP="00180802">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180802">
        <w:t xml:space="preserve"> approval of the discretionary notice as attached.</w:t>
      </w:r>
    </w:p>
    <w:p w:rsidR="00F7106B" w:rsidRDefault="00F7106B" w:rsidP="00180802"/>
    <w:p w:rsidR="00F7106B" w:rsidRDefault="00F7106B" w:rsidP="00180802">
      <w:r>
        <w:tab/>
      </w:r>
      <w:r>
        <w:tab/>
        <w:t xml:space="preserve">In </w:t>
      </w:r>
      <w:proofErr w:type="spellStart"/>
      <w:r>
        <w:t>Favour</w:t>
      </w:r>
      <w:proofErr w:type="spellEnd"/>
      <w:r>
        <w:t>:</w:t>
      </w:r>
      <w:r>
        <w:tab/>
        <w:t>7</w:t>
      </w:r>
      <w:r>
        <w:tab/>
        <w:t>Opposing:</w:t>
      </w:r>
      <w:r>
        <w:tab/>
        <w:t>0</w:t>
      </w:r>
    </w:p>
    <w:p w:rsidR="00F7106B" w:rsidRDefault="00F7106B" w:rsidP="00180802"/>
    <w:p w:rsidR="00F7106B" w:rsidRDefault="00F7106B" w:rsidP="00180802">
      <w:r w:rsidRPr="00F7106B">
        <w:rPr>
          <w:b/>
        </w:rPr>
        <w:t>Decision:</w:t>
      </w:r>
      <w:r>
        <w:tab/>
        <w:t>Motion carried.</w:t>
      </w:r>
    </w:p>
    <w:p w:rsidR="00180802" w:rsidRDefault="00180802" w:rsidP="00180802"/>
    <w:p w:rsidR="00180802" w:rsidRDefault="00180802" w:rsidP="00180802">
      <w:pPr>
        <w:rPr>
          <w:b/>
          <w:sz w:val="28"/>
          <w:szCs w:val="28"/>
        </w:rPr>
      </w:pPr>
      <w:proofErr w:type="gramStart"/>
      <w:r w:rsidRPr="006A3FD8">
        <w:rPr>
          <w:b/>
          <w:sz w:val="28"/>
          <w:szCs w:val="28"/>
        </w:rPr>
        <w:t>Discretionary Notice – 249 Airport Blvd.</w:t>
      </w:r>
      <w:proofErr w:type="gramEnd"/>
    </w:p>
    <w:p w:rsidR="00180802" w:rsidRPr="006A3FD8" w:rsidRDefault="00180802" w:rsidP="00180802">
      <w:pPr>
        <w:rPr>
          <w:b/>
          <w:sz w:val="28"/>
          <w:szCs w:val="28"/>
        </w:rPr>
      </w:pPr>
    </w:p>
    <w:p w:rsidR="00180802" w:rsidRDefault="00180802" w:rsidP="00180802">
      <w:r>
        <w:t>Notice was given that the Town Council had received an application to operate a pub and eatery at the former Reflections Lounge location at 249 Airport Blvd. This area is zoned Commercial General and the use catering is permitted as a discretionary use under the Town of Gander’s Development Regulations.</w:t>
      </w:r>
    </w:p>
    <w:p w:rsidR="00CC482C" w:rsidRDefault="00CC482C" w:rsidP="00180802"/>
    <w:p w:rsidR="00CC482C" w:rsidRDefault="00CC482C" w:rsidP="00CC482C">
      <w:r>
        <w:t>There were no objections received by the deadline.</w:t>
      </w:r>
    </w:p>
    <w:p w:rsidR="00CC482C" w:rsidRDefault="00CC482C" w:rsidP="00CC482C"/>
    <w:p w:rsidR="00F5375C" w:rsidRPr="00CC482C" w:rsidRDefault="00CC482C" w:rsidP="00180802">
      <w:pPr>
        <w:rPr>
          <w:b/>
          <w:sz w:val="26"/>
          <w:szCs w:val="26"/>
        </w:rPr>
      </w:pPr>
      <w:r w:rsidRPr="00CC482C">
        <w:rPr>
          <w:b/>
          <w:sz w:val="26"/>
          <w:szCs w:val="26"/>
        </w:rPr>
        <w:t>Motion #14-123</w:t>
      </w:r>
    </w:p>
    <w:p w:rsidR="00CC482C" w:rsidRPr="00CC482C" w:rsidRDefault="00CC482C" w:rsidP="00180802">
      <w:pPr>
        <w:rPr>
          <w:b/>
          <w:sz w:val="26"/>
          <w:szCs w:val="26"/>
        </w:rPr>
      </w:pPr>
      <w:proofErr w:type="gramStart"/>
      <w:r w:rsidRPr="00CC482C">
        <w:rPr>
          <w:b/>
          <w:sz w:val="26"/>
          <w:szCs w:val="26"/>
        </w:rPr>
        <w:t>Discretionary Notice – 249 Airport Blvd.</w:t>
      </w:r>
      <w:proofErr w:type="gramEnd"/>
    </w:p>
    <w:p w:rsidR="00180802" w:rsidRDefault="00180802" w:rsidP="00180802"/>
    <w:p w:rsidR="00180802" w:rsidRDefault="00CC482C" w:rsidP="00180802">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180802">
        <w:t xml:space="preserve"> that the discretionary use be permitted as presented.</w:t>
      </w:r>
    </w:p>
    <w:p w:rsidR="00CC482C" w:rsidRDefault="00CC482C" w:rsidP="00180802"/>
    <w:p w:rsidR="00CC482C" w:rsidRDefault="00CC482C" w:rsidP="00180802">
      <w:r>
        <w:tab/>
      </w:r>
      <w:r>
        <w:tab/>
        <w:t xml:space="preserve">In </w:t>
      </w:r>
      <w:proofErr w:type="spellStart"/>
      <w:r>
        <w:t>Favour</w:t>
      </w:r>
      <w:proofErr w:type="spellEnd"/>
      <w:r>
        <w:t>:</w:t>
      </w:r>
      <w:r>
        <w:tab/>
        <w:t>7</w:t>
      </w:r>
      <w:r>
        <w:tab/>
        <w:t>Opposing:</w:t>
      </w:r>
      <w:r>
        <w:tab/>
        <w:t>0</w:t>
      </w:r>
    </w:p>
    <w:p w:rsidR="00CC482C" w:rsidRDefault="00CC482C" w:rsidP="00180802"/>
    <w:p w:rsidR="00CC482C" w:rsidRDefault="00CC482C" w:rsidP="00180802">
      <w:r w:rsidRPr="00CC482C">
        <w:rPr>
          <w:b/>
        </w:rPr>
        <w:t>Decision:</w:t>
      </w:r>
      <w:r w:rsidRPr="00CC482C">
        <w:rPr>
          <w:b/>
        </w:rPr>
        <w:tab/>
      </w:r>
      <w:r>
        <w:t>Motion carried.</w:t>
      </w:r>
    </w:p>
    <w:p w:rsidR="00180802" w:rsidRDefault="00180802" w:rsidP="00180802"/>
    <w:p w:rsidR="00180802" w:rsidRDefault="00180802" w:rsidP="00180802">
      <w:pPr>
        <w:rPr>
          <w:b/>
          <w:sz w:val="28"/>
          <w:szCs w:val="28"/>
        </w:rPr>
      </w:pPr>
      <w:r>
        <w:rPr>
          <w:b/>
          <w:sz w:val="28"/>
          <w:szCs w:val="28"/>
        </w:rPr>
        <w:t>CNWM- Household Hazardous Waste Day</w:t>
      </w:r>
    </w:p>
    <w:p w:rsidR="00180802" w:rsidRPr="006A3FD8" w:rsidRDefault="00180802" w:rsidP="00180802">
      <w:pPr>
        <w:rPr>
          <w:b/>
          <w:sz w:val="28"/>
          <w:szCs w:val="28"/>
        </w:rPr>
      </w:pPr>
    </w:p>
    <w:p w:rsidR="00180802" w:rsidRDefault="00180802" w:rsidP="00180802">
      <w:r>
        <w:t>Council would like to advise the public that the CNWM Authority, in conjunction with the Town of Gander, will be holding a Household Hazardous Waste Day at the Gander Community Centre parking lot on Saturday, June 14</w:t>
      </w:r>
      <w:r w:rsidRPr="00E36FAF">
        <w:rPr>
          <w:vertAlign w:val="superscript"/>
        </w:rPr>
        <w:t>th</w:t>
      </w:r>
      <w:r>
        <w:t>, 2014 from 9am – 2pm and that the service is free for all residents of Gander and encourages them to get their HHW out of their homes, as well as, recycle these products. There is a complete list of acceptable items on the Town of Gander’s website; there will also be notifications through local media about the event. If anyone has any questions or requires more information they can contact the Supervisor of Public Works at 651-5943 or the Public Works Depot at 651-5938.</w:t>
      </w:r>
    </w:p>
    <w:p w:rsidR="00180802" w:rsidRDefault="00180802" w:rsidP="00180802"/>
    <w:p w:rsidR="00640303" w:rsidRDefault="00640303" w:rsidP="00180802">
      <w:pPr>
        <w:rPr>
          <w:b/>
          <w:sz w:val="28"/>
          <w:szCs w:val="28"/>
        </w:rPr>
      </w:pPr>
    </w:p>
    <w:p w:rsidR="00180802" w:rsidRDefault="00180802" w:rsidP="00180802">
      <w:pPr>
        <w:rPr>
          <w:b/>
          <w:sz w:val="28"/>
          <w:szCs w:val="28"/>
        </w:rPr>
      </w:pPr>
      <w:r w:rsidRPr="006A3FD8">
        <w:rPr>
          <w:b/>
          <w:sz w:val="28"/>
          <w:szCs w:val="28"/>
        </w:rPr>
        <w:lastRenderedPageBreak/>
        <w:t xml:space="preserve">Capital Roads </w:t>
      </w:r>
      <w:r>
        <w:rPr>
          <w:b/>
          <w:sz w:val="28"/>
          <w:szCs w:val="28"/>
        </w:rPr>
        <w:t xml:space="preserve">2014-Project </w:t>
      </w:r>
      <w:r w:rsidRPr="006A3FD8">
        <w:rPr>
          <w:b/>
          <w:sz w:val="28"/>
          <w:szCs w:val="28"/>
        </w:rPr>
        <w:t>rea</w:t>
      </w:r>
      <w:r>
        <w:rPr>
          <w:b/>
          <w:sz w:val="28"/>
          <w:szCs w:val="28"/>
        </w:rPr>
        <w:t xml:space="preserve">ssignment </w:t>
      </w:r>
    </w:p>
    <w:p w:rsidR="00180802" w:rsidRPr="006A3FD8" w:rsidRDefault="00180802" w:rsidP="00180802">
      <w:pPr>
        <w:rPr>
          <w:b/>
          <w:sz w:val="28"/>
          <w:szCs w:val="28"/>
        </w:rPr>
      </w:pPr>
    </w:p>
    <w:p w:rsidR="00180802" w:rsidRDefault="00180802" w:rsidP="00180802">
      <w:r>
        <w:t xml:space="preserve">The Committee reviewed a document prepared by the Supervisor of Engineering Services requesting permission from Council for reprioritizing project schedules as attached. </w:t>
      </w:r>
    </w:p>
    <w:p w:rsidR="00180802" w:rsidRDefault="00180802" w:rsidP="00180802"/>
    <w:p w:rsidR="00180802" w:rsidRDefault="00180802" w:rsidP="00180802">
      <w:r>
        <w:t xml:space="preserve">The Director advised that the priorities of the department had changed somewhat and the proposed changes in scheduling better fit the infrastructure needs. The Committee was in agreement with the requests and forwards it to the Finance Committee for review and consideration.  </w:t>
      </w:r>
    </w:p>
    <w:p w:rsidR="00180802" w:rsidRDefault="00180802" w:rsidP="00180802"/>
    <w:p w:rsidR="00180802" w:rsidRDefault="00180802" w:rsidP="00180802">
      <w:pPr>
        <w:rPr>
          <w:b/>
          <w:sz w:val="28"/>
          <w:szCs w:val="28"/>
        </w:rPr>
      </w:pPr>
      <w:r>
        <w:rPr>
          <w:b/>
          <w:sz w:val="28"/>
          <w:szCs w:val="28"/>
        </w:rPr>
        <w:t>63 McCurdy Drive -</w:t>
      </w:r>
      <w:r w:rsidRPr="00701DCF">
        <w:rPr>
          <w:b/>
          <w:sz w:val="28"/>
          <w:szCs w:val="28"/>
        </w:rPr>
        <w:t xml:space="preserve"> Parking Lot</w:t>
      </w:r>
    </w:p>
    <w:p w:rsidR="00180802" w:rsidRPr="00701DCF" w:rsidRDefault="00180802" w:rsidP="00180802">
      <w:pPr>
        <w:rPr>
          <w:b/>
          <w:sz w:val="28"/>
          <w:szCs w:val="28"/>
        </w:rPr>
      </w:pPr>
    </w:p>
    <w:p w:rsidR="00180802" w:rsidRDefault="00180802" w:rsidP="00180802">
      <w:r>
        <w:t>The Committee reviewed correspondence, dating back a few years, with concerns that the owners of 63 McCurdy Drive had with water flowing on their parking lot specifically water being shed from Town infrastructure onto their parking lot. The Committee looked at some pictures that were provided and is requesting from the Engineering Department that a cost analysis be provided at the next Committee meeting for curb work for the length of Magee Road up to the intersection of McCurdy Drive and that Town staff be directed to ensure that the upper catch basin near that property be maintained to its original design standards.</w:t>
      </w:r>
    </w:p>
    <w:p w:rsidR="00180802" w:rsidRDefault="00180802" w:rsidP="00180802"/>
    <w:p w:rsidR="00180802" w:rsidRDefault="00180802" w:rsidP="00180802">
      <w:pPr>
        <w:rPr>
          <w:b/>
          <w:sz w:val="28"/>
          <w:szCs w:val="28"/>
        </w:rPr>
      </w:pPr>
      <w:r w:rsidRPr="00701DCF">
        <w:rPr>
          <w:b/>
          <w:sz w:val="28"/>
          <w:szCs w:val="28"/>
        </w:rPr>
        <w:t>Gander Heritage Memorial Park</w:t>
      </w:r>
    </w:p>
    <w:p w:rsidR="00180802" w:rsidRPr="00701DCF" w:rsidRDefault="00180802" w:rsidP="00180802">
      <w:pPr>
        <w:rPr>
          <w:b/>
          <w:sz w:val="28"/>
          <w:szCs w:val="28"/>
        </w:rPr>
      </w:pPr>
    </w:p>
    <w:p w:rsidR="00180802" w:rsidRDefault="00180802" w:rsidP="00180802">
      <w:r>
        <w:t xml:space="preserve">The Committee reviewed correspondence from the Gander Heritage Memorial Park asking the Town for their assistance in transporting and mounting of a monument. The letter also indicated that reconstruction of the area, commonly known as the Cenotaph Site, is about to start and that one of the first projects is the building of a concrete base for the wall of </w:t>
      </w:r>
      <w:proofErr w:type="spellStart"/>
      <w:r>
        <w:t>honour</w:t>
      </w:r>
      <w:proofErr w:type="spellEnd"/>
      <w:r>
        <w:t xml:space="preserve"> for the 125</w:t>
      </w:r>
      <w:r w:rsidRPr="00D67C40">
        <w:rPr>
          <w:vertAlign w:val="superscript"/>
        </w:rPr>
        <w:t>th</w:t>
      </w:r>
      <w:r>
        <w:t xml:space="preserve"> NL RAF Squadron. During the fall of 2012, Municipal Works staff dismantled, crated, and transported the monument from the North Atlantic Aviation Museum to the Air Services Hangar, where it remains in storage. This</w:t>
      </w:r>
      <w:r w:rsidR="00C47DB4">
        <w:t xml:space="preserve"> was a delicate</w:t>
      </w:r>
      <w:r>
        <w:t xml:space="preserve"> and fragile task that was efficiently handled by the Town personnel and because of their confidence in our resources they hope that town staff can once again assist with the remounting of the monument. The base is expected to be ready for transport and mounting on or about June 15</w:t>
      </w:r>
      <w:r w:rsidRPr="000F39DB">
        <w:rPr>
          <w:vertAlign w:val="superscript"/>
        </w:rPr>
        <w:t>th</w:t>
      </w:r>
      <w:r>
        <w:t>, 2014. A Project Manager will be on site to direct and provide assistance needed at that time.</w:t>
      </w:r>
    </w:p>
    <w:p w:rsidR="00180802" w:rsidRDefault="00180802" w:rsidP="00180802"/>
    <w:p w:rsidR="00180802" w:rsidRDefault="00180802" w:rsidP="00180802">
      <w:r>
        <w:t>The Director advised that he has spoken with his staff and they have indicated that they would be willing, if endorsed by Council, to provide the assistance in this worthwhile project.</w:t>
      </w:r>
    </w:p>
    <w:p w:rsidR="00180802" w:rsidRDefault="00180802" w:rsidP="00180802"/>
    <w:p w:rsidR="00180802" w:rsidRDefault="00180802" w:rsidP="00180802">
      <w:r>
        <w:t>The Committee was in agreement and is recommending that Municipal Works staff assist with the transport of this monument to the Gander Heritage Memorial Park.</w:t>
      </w:r>
    </w:p>
    <w:p w:rsidR="00C47DB4" w:rsidRDefault="00C47DB4" w:rsidP="00180802"/>
    <w:p w:rsidR="00C47DB4" w:rsidRPr="00D75536" w:rsidRDefault="00C47DB4" w:rsidP="00180802"/>
    <w:p w:rsidR="00180802" w:rsidRDefault="00180802" w:rsidP="00180802">
      <w:pPr>
        <w:rPr>
          <w:b/>
          <w:sz w:val="28"/>
          <w:szCs w:val="28"/>
        </w:rPr>
      </w:pPr>
    </w:p>
    <w:p w:rsidR="00180802" w:rsidRDefault="00180802" w:rsidP="00180802">
      <w:pPr>
        <w:rPr>
          <w:b/>
          <w:sz w:val="28"/>
          <w:szCs w:val="28"/>
        </w:rPr>
      </w:pPr>
      <w:r w:rsidRPr="00A5707F">
        <w:rPr>
          <w:b/>
          <w:sz w:val="28"/>
          <w:szCs w:val="28"/>
        </w:rPr>
        <w:lastRenderedPageBreak/>
        <w:t>Tenders</w:t>
      </w:r>
    </w:p>
    <w:p w:rsidR="00180802" w:rsidRDefault="00180802" w:rsidP="00180802">
      <w:pPr>
        <w:rPr>
          <w:b/>
          <w:sz w:val="28"/>
          <w:szCs w:val="28"/>
        </w:rPr>
      </w:pPr>
    </w:p>
    <w:p w:rsidR="00180802" w:rsidRPr="00911A90" w:rsidRDefault="00180802" w:rsidP="00180802">
      <w:pPr>
        <w:rPr>
          <w:b/>
        </w:rPr>
      </w:pPr>
      <w:proofErr w:type="gramStart"/>
      <w:r>
        <w:rPr>
          <w:b/>
        </w:rPr>
        <w:t>#14-13 Cold Planer</w:t>
      </w:r>
      <w:proofErr w:type="gramEnd"/>
    </w:p>
    <w:p w:rsidR="00180802" w:rsidRDefault="00180802" w:rsidP="00180802"/>
    <w:p w:rsidR="00180802" w:rsidRDefault="00180802" w:rsidP="00180802">
      <w:r>
        <w:t>The Committee reviewed the results of the tender for the</w:t>
      </w:r>
      <w:r>
        <w:rPr>
          <w:b/>
          <w:i/>
        </w:rPr>
        <w:t xml:space="preserve"> Cold Planer. </w:t>
      </w:r>
      <w:r>
        <w:t xml:space="preserve">Two bids were received and the Director advises that the lowest of the tenders that met specifications was submitted by </w:t>
      </w:r>
      <w:r>
        <w:rPr>
          <w:b/>
          <w:i/>
        </w:rPr>
        <w:t>Toromont Cat.</w:t>
      </w:r>
      <w:r>
        <w:t xml:space="preserve"> </w:t>
      </w:r>
    </w:p>
    <w:p w:rsidR="00180802" w:rsidRDefault="00180802" w:rsidP="00180802"/>
    <w:p w:rsidR="00180802" w:rsidRDefault="00180802" w:rsidP="00180802">
      <w:r>
        <w:t xml:space="preserve">The Committee recommends that the tender for the </w:t>
      </w:r>
      <w:r>
        <w:rPr>
          <w:b/>
          <w:i/>
        </w:rPr>
        <w:t>Cold Planer</w:t>
      </w:r>
      <w:r>
        <w:t xml:space="preserve"> be awarded to </w:t>
      </w:r>
      <w:r>
        <w:rPr>
          <w:b/>
          <w:i/>
        </w:rPr>
        <w:t xml:space="preserve">Toromont Cat </w:t>
      </w:r>
      <w:r>
        <w:t>and refers the tender to the Finance Committee for its consideration.</w:t>
      </w:r>
    </w:p>
    <w:p w:rsidR="00180802" w:rsidRDefault="00180802" w:rsidP="00180802"/>
    <w:p w:rsidR="00180802" w:rsidRDefault="00180802" w:rsidP="00180802">
      <w:pPr>
        <w:rPr>
          <w:b/>
        </w:rPr>
      </w:pPr>
      <w:proofErr w:type="gramStart"/>
      <w:r w:rsidRPr="0008427C">
        <w:rPr>
          <w:b/>
        </w:rPr>
        <w:t>#14-14 Portable Asphalt Recycler</w:t>
      </w:r>
      <w:proofErr w:type="gramEnd"/>
      <w:r w:rsidRPr="0008427C">
        <w:rPr>
          <w:b/>
        </w:rPr>
        <w:t xml:space="preserve"> </w:t>
      </w:r>
    </w:p>
    <w:p w:rsidR="00180802" w:rsidRPr="0008427C" w:rsidRDefault="00180802" w:rsidP="00180802">
      <w:pPr>
        <w:rPr>
          <w:b/>
        </w:rPr>
      </w:pPr>
    </w:p>
    <w:p w:rsidR="00180802" w:rsidRDefault="00180802" w:rsidP="00180802">
      <w:r>
        <w:t>The Committee reviewed the results of the tender for the</w:t>
      </w:r>
      <w:r>
        <w:rPr>
          <w:b/>
          <w:i/>
        </w:rPr>
        <w:t xml:space="preserve"> Portable Asphalt Recycler. </w:t>
      </w:r>
      <w:r>
        <w:t>One bid was received and the Committee had a lengthy discussion about the importance of this piece of equipment to the department and the cost overage. The Director advised the Committee on the rationale for the unforeseen overage.</w:t>
      </w:r>
    </w:p>
    <w:p w:rsidR="00180802" w:rsidRDefault="00180802" w:rsidP="00180802"/>
    <w:p w:rsidR="00180802" w:rsidRDefault="00180802" w:rsidP="00180802">
      <w:r>
        <w:t>The Committee is recommending that the Municipal Works department be permitted to reallocate funds within their budget to offset the overage and forwards it to the Finance Committee for their review and consideration</w:t>
      </w:r>
    </w:p>
    <w:p w:rsidR="00180802" w:rsidRDefault="00180802" w:rsidP="00180802"/>
    <w:p w:rsidR="00180802" w:rsidRDefault="00180802" w:rsidP="00180802">
      <w:pPr>
        <w:rPr>
          <w:b/>
          <w:sz w:val="28"/>
          <w:szCs w:val="28"/>
        </w:rPr>
      </w:pPr>
      <w:r w:rsidRPr="00251ECE">
        <w:rPr>
          <w:b/>
          <w:sz w:val="28"/>
          <w:szCs w:val="28"/>
        </w:rPr>
        <w:t>Gander Lake Underwater Research Project</w:t>
      </w:r>
    </w:p>
    <w:p w:rsidR="00180802" w:rsidRDefault="00180802" w:rsidP="00180802">
      <w:pPr>
        <w:rPr>
          <w:b/>
          <w:sz w:val="28"/>
          <w:szCs w:val="28"/>
        </w:rPr>
      </w:pPr>
    </w:p>
    <w:p w:rsidR="00180802" w:rsidRDefault="00180802" w:rsidP="00180802">
      <w:r w:rsidRPr="00251ECE">
        <w:t xml:space="preserve">The </w:t>
      </w:r>
      <w:r>
        <w:t>Town</w:t>
      </w:r>
      <w:r w:rsidRPr="00251ECE">
        <w:t xml:space="preserve"> received a request in </w:t>
      </w:r>
      <w:r>
        <w:t>the</w:t>
      </w:r>
      <w:r w:rsidRPr="00251ECE">
        <w:t xml:space="preserve"> form of a development application from a volunteer</w:t>
      </w:r>
      <w:r>
        <w:t xml:space="preserve"> group, of about 40 sport divers, who had access to a variety of underwater survey equipment. They were working with the Gander Historical Society and Memorial University Archaeological Department to locate and research plane crashes in Gander Lake. They are requesting permission to do some exploratory sonar work and subsequent dives in the lake to help locate and record the downed aircraft. The Director advised that he discussed this proposal with staff and no objections were brought forward.  He also indicated that his staff would work with this group to ensure that they had access to the lake and that we are operating as outlined in our operating permit. </w:t>
      </w:r>
    </w:p>
    <w:p w:rsidR="00180802" w:rsidRDefault="00180802" w:rsidP="00180802"/>
    <w:p w:rsidR="00180802" w:rsidRDefault="00180802" w:rsidP="00180802">
      <w:r>
        <w:t>The Committee is in agreement with granting access to Gander Lake and the organization will be notified of this decision.</w:t>
      </w:r>
    </w:p>
    <w:p w:rsidR="00180802" w:rsidRDefault="00180802" w:rsidP="00180802">
      <w:pPr>
        <w:rPr>
          <w:b/>
          <w:sz w:val="28"/>
          <w:szCs w:val="28"/>
        </w:rPr>
      </w:pPr>
    </w:p>
    <w:p w:rsidR="00180802" w:rsidRDefault="00180802" w:rsidP="00180802">
      <w:pPr>
        <w:rPr>
          <w:b/>
          <w:sz w:val="28"/>
          <w:szCs w:val="28"/>
        </w:rPr>
      </w:pPr>
      <w:r w:rsidRPr="00251ECE">
        <w:rPr>
          <w:b/>
          <w:sz w:val="28"/>
          <w:szCs w:val="28"/>
        </w:rPr>
        <w:t xml:space="preserve">Change Order – Honeywell Project </w:t>
      </w:r>
    </w:p>
    <w:p w:rsidR="00180802" w:rsidRDefault="00180802" w:rsidP="00180802">
      <w:pPr>
        <w:rPr>
          <w:b/>
          <w:sz w:val="28"/>
          <w:szCs w:val="28"/>
        </w:rPr>
      </w:pPr>
    </w:p>
    <w:p w:rsidR="00180802" w:rsidRDefault="00180802" w:rsidP="00180802">
      <w:r>
        <w:t xml:space="preserve">The Committee reviewed a change order under the Honeywell Energy Solutions project to add dimming control to arena lighting and the change order price is $22,780. The Committee advised that this should be forwarded to the Parks and Recreation Committee for their review and recommendation.  </w:t>
      </w:r>
    </w:p>
    <w:p w:rsidR="002B43D8" w:rsidRPr="00DE6120" w:rsidRDefault="00623B43" w:rsidP="00BC6DD1">
      <w:pPr>
        <w:rPr>
          <w:b/>
          <w:sz w:val="28"/>
          <w:szCs w:val="28"/>
        </w:rPr>
      </w:pPr>
      <w:proofErr w:type="spellStart"/>
      <w:r w:rsidRPr="00DE6120">
        <w:rPr>
          <w:b/>
          <w:sz w:val="28"/>
          <w:szCs w:val="28"/>
        </w:rPr>
        <w:lastRenderedPageBreak/>
        <w:t>Grandy</w:t>
      </w:r>
      <w:proofErr w:type="spellEnd"/>
      <w:r w:rsidRPr="00DE6120">
        <w:rPr>
          <w:b/>
          <w:sz w:val="28"/>
          <w:szCs w:val="28"/>
        </w:rPr>
        <w:t xml:space="preserve"> Avenue Sidewalk Replacement</w:t>
      </w:r>
    </w:p>
    <w:p w:rsidR="00623B43" w:rsidRDefault="00623B43" w:rsidP="00BC6DD1"/>
    <w:p w:rsidR="00DE6120" w:rsidRPr="00777311" w:rsidRDefault="00DE6120" w:rsidP="00BC6DD1">
      <w:r w:rsidRPr="00777311">
        <w:t xml:space="preserve">Subsequent to the meeting </w:t>
      </w:r>
      <w:proofErr w:type="spellStart"/>
      <w:r w:rsidRPr="00777311">
        <w:t>Councillor</w:t>
      </w:r>
      <w:proofErr w:type="spellEnd"/>
      <w:r w:rsidRPr="00777311">
        <w:t xml:space="preserve"> Parrott stated that Council received a petition from 82 residents of </w:t>
      </w:r>
      <w:proofErr w:type="spellStart"/>
      <w:r w:rsidRPr="00777311">
        <w:t>Grandy</w:t>
      </w:r>
      <w:proofErr w:type="spellEnd"/>
      <w:r w:rsidRPr="00777311">
        <w:t xml:space="preserve"> Avenue regarding the planned sidewalk replacement project this summer.  The residents are asking Council to make some changes to the p</w:t>
      </w:r>
      <w:r w:rsidR="00033733" w:rsidRPr="00777311">
        <w:t xml:space="preserve">lanned project.  A representative of the residents met with Council to deliver </w:t>
      </w:r>
      <w:r w:rsidR="001336B2" w:rsidRPr="00777311">
        <w:t>the petition and explain the concerns.</w:t>
      </w:r>
    </w:p>
    <w:p w:rsidR="001336B2" w:rsidRPr="00777311" w:rsidRDefault="001336B2" w:rsidP="00BC6DD1"/>
    <w:p w:rsidR="001336B2" w:rsidRPr="00777311" w:rsidRDefault="001336B2" w:rsidP="00BC6DD1">
      <w:r w:rsidRPr="00777311">
        <w:t xml:space="preserve">Council discussed the details of the project and agreed that it should go ahead as initially planned.  A meeting will be held with the residents of </w:t>
      </w:r>
      <w:proofErr w:type="spellStart"/>
      <w:r w:rsidRPr="00777311">
        <w:t>Grandy</w:t>
      </w:r>
      <w:proofErr w:type="spellEnd"/>
      <w:r w:rsidRPr="00777311">
        <w:t xml:space="preserve"> Avenue within the next week to discuss the project and explain to them why Council made the changes that it did to the layout of the street and the location of the new sidewalk.</w:t>
      </w:r>
    </w:p>
    <w:p w:rsidR="00623B43" w:rsidRPr="00777311" w:rsidRDefault="00623B43" w:rsidP="00BC6DD1"/>
    <w:p w:rsidR="00A17C79" w:rsidRPr="00777311" w:rsidRDefault="001852D7" w:rsidP="001441DA">
      <w:r w:rsidRPr="00777311">
        <w:t>It was also noted that the contractor has the right to start the contract as it has already been awarded.</w:t>
      </w:r>
    </w:p>
    <w:p w:rsidR="0017278B" w:rsidRPr="00777311" w:rsidRDefault="0017278B" w:rsidP="001441DA"/>
    <w:p w:rsidR="0017278B" w:rsidRPr="00777311" w:rsidRDefault="0017278B" w:rsidP="001441DA">
      <w:r w:rsidRPr="00777311">
        <w:t xml:space="preserve">Council has directed management to hold a public meeting for the residents of </w:t>
      </w:r>
      <w:proofErr w:type="spellStart"/>
      <w:r w:rsidRPr="00777311">
        <w:t>Grandy</w:t>
      </w:r>
      <w:proofErr w:type="spellEnd"/>
      <w:r w:rsidRPr="00777311">
        <w:t xml:space="preserve"> Avenue on Tuesday June 24</w:t>
      </w:r>
      <w:r w:rsidRPr="00777311">
        <w:rPr>
          <w:vertAlign w:val="superscript"/>
        </w:rPr>
        <w:t>th</w:t>
      </w:r>
      <w:r w:rsidRPr="00777311">
        <w:t xml:space="preserve"> at 7pm.  A notice of such meeting will be hand delivered to each residen</w:t>
      </w:r>
      <w:r w:rsidR="00262B60" w:rsidRPr="00777311">
        <w:t>ce</w:t>
      </w:r>
      <w:r w:rsidRPr="00777311">
        <w:t>.</w:t>
      </w:r>
    </w:p>
    <w:p w:rsidR="00322AE4" w:rsidRPr="001852D7" w:rsidRDefault="00322AE4" w:rsidP="001441DA">
      <w:pPr>
        <w:rPr>
          <w:i/>
        </w:rPr>
      </w:pPr>
    </w:p>
    <w:p w:rsidR="00132ED3" w:rsidRDefault="001557C1" w:rsidP="005E4537">
      <w:pPr>
        <w:pStyle w:val="Heading3"/>
      </w:pPr>
      <w:r>
        <w:t>F</w:t>
      </w:r>
      <w:r w:rsidR="002F3AB1">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322AE4">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E441F9">
        <w:t>June</w:t>
      </w:r>
      <w:r w:rsidR="00AA3591">
        <w:t xml:space="preserve"> 5</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rsidR="00AA3591">
        <w:t>.  Other members prese</w:t>
      </w:r>
      <w:r>
        <w:t>nt included</w:t>
      </w:r>
      <w:r w:rsidR="00E60BD6">
        <w:t>:</w:t>
      </w:r>
      <w:r w:rsidR="006574CD">
        <w:t xml:space="preserve"> W. Lorenzen, </w:t>
      </w:r>
      <w:proofErr w:type="spellStart"/>
      <w:r w:rsidR="006574CD">
        <w:t>Councillor</w:t>
      </w:r>
      <w:proofErr w:type="spellEnd"/>
      <w:r w:rsidR="006574CD">
        <w:t>;</w:t>
      </w:r>
      <w:r w:rsidR="009632DE">
        <w:t xml:space="preserve"> G. Parrott, </w:t>
      </w:r>
      <w:proofErr w:type="spellStart"/>
      <w:r w:rsidR="009632DE">
        <w:t>Councillor</w:t>
      </w:r>
      <w:proofErr w:type="spellEnd"/>
      <w:r w:rsidR="009632DE">
        <w:t>;</w:t>
      </w:r>
      <w:r w:rsidR="00C90F58">
        <w:t xml:space="preserve"> </w:t>
      </w:r>
      <w:r w:rsidR="00FD448F">
        <w:t>G. Brown,</w:t>
      </w:r>
      <w:r w:rsidR="00536050">
        <w:t xml:space="preserve"> </w:t>
      </w:r>
      <w:r w:rsidR="00227566">
        <w:t>Director of Finance</w:t>
      </w:r>
      <w:r w:rsidR="009632DE">
        <w:t>; D. Chafe, CAO.</w:t>
      </w:r>
    </w:p>
    <w:p w:rsidR="00C51D99" w:rsidRDefault="00C51D99" w:rsidP="00E55F39"/>
    <w:p w:rsidR="00331F49" w:rsidRDefault="00822352" w:rsidP="00E55F39">
      <w:bookmarkStart w:id="0" w:name="OLE_LINK1"/>
      <w:r>
        <w:t>The following items were discussed:</w:t>
      </w:r>
    </w:p>
    <w:bookmarkEnd w:id="0"/>
    <w:p w:rsidR="00FC4A46" w:rsidRDefault="00FC4A46" w:rsidP="00FC4A46">
      <w:pPr>
        <w:rPr>
          <w:b/>
          <w:sz w:val="28"/>
          <w:szCs w:val="28"/>
        </w:rPr>
      </w:pPr>
    </w:p>
    <w:p w:rsidR="00A757EF" w:rsidRPr="009E1275" w:rsidRDefault="00A757EF" w:rsidP="00A757EF">
      <w:pPr>
        <w:rPr>
          <w:b/>
          <w:sz w:val="28"/>
          <w:szCs w:val="28"/>
        </w:rPr>
      </w:pPr>
      <w:r w:rsidRPr="009E1275">
        <w:rPr>
          <w:b/>
          <w:sz w:val="28"/>
          <w:szCs w:val="28"/>
        </w:rPr>
        <w:t>Multi Year Funding 2014-16</w:t>
      </w:r>
    </w:p>
    <w:p w:rsidR="00A757EF" w:rsidRDefault="00A757EF" w:rsidP="00A757EF"/>
    <w:p w:rsidR="00A757EF" w:rsidRDefault="00A757EF" w:rsidP="00A757EF">
      <w:r>
        <w:t xml:space="preserve">The Town of Gander has received an offer for $6.42 million as the Provincial share of funding for the 2014 Municipal Multi Year Capital Works Funding project.  </w:t>
      </w:r>
    </w:p>
    <w:p w:rsidR="00A757EF" w:rsidRDefault="00A757EF" w:rsidP="00A757EF"/>
    <w:p w:rsidR="00A757EF" w:rsidRPr="00373625" w:rsidRDefault="00A757EF" w:rsidP="00A757EF">
      <w:pPr>
        <w:rPr>
          <w:b/>
          <w:sz w:val="26"/>
          <w:szCs w:val="26"/>
        </w:rPr>
      </w:pPr>
      <w:r w:rsidRPr="00373625">
        <w:rPr>
          <w:b/>
          <w:sz w:val="26"/>
          <w:szCs w:val="26"/>
        </w:rPr>
        <w:t>Motion #14-124</w:t>
      </w:r>
    </w:p>
    <w:p w:rsidR="00A757EF" w:rsidRPr="00373625" w:rsidRDefault="00373625" w:rsidP="00A757EF">
      <w:pPr>
        <w:rPr>
          <w:b/>
          <w:sz w:val="26"/>
          <w:szCs w:val="26"/>
        </w:rPr>
      </w:pPr>
      <w:r w:rsidRPr="00373625">
        <w:rPr>
          <w:b/>
          <w:sz w:val="26"/>
          <w:szCs w:val="26"/>
        </w:rPr>
        <w:t>Multi Year Funding 2014-16</w:t>
      </w:r>
    </w:p>
    <w:p w:rsidR="00A757EF" w:rsidRPr="00373625" w:rsidRDefault="00A757EF" w:rsidP="00A757EF">
      <w:pPr>
        <w:rPr>
          <w:b/>
          <w:sz w:val="26"/>
          <w:szCs w:val="26"/>
        </w:rPr>
      </w:pPr>
    </w:p>
    <w:p w:rsidR="00A757EF" w:rsidRDefault="00373625" w:rsidP="00A757EF">
      <w:r>
        <w:t xml:space="preserve">Moved by Deputy Mayor Abbott and seconded by </w:t>
      </w:r>
      <w:proofErr w:type="spellStart"/>
      <w:r>
        <w:t>Councillor</w:t>
      </w:r>
      <w:proofErr w:type="spellEnd"/>
      <w:r>
        <w:t xml:space="preserve"> Parrott</w:t>
      </w:r>
      <w:r w:rsidR="00A757EF">
        <w:t xml:space="preserve"> that the Town of Gander accept the Provinces offer of funding for 2014-16 Multi Year Capital Funding.  </w:t>
      </w:r>
    </w:p>
    <w:p w:rsidR="00373625" w:rsidRDefault="00373625" w:rsidP="00A757EF"/>
    <w:p w:rsidR="00373625" w:rsidRDefault="00373625" w:rsidP="00A757EF">
      <w:r>
        <w:tab/>
      </w:r>
      <w:r>
        <w:tab/>
        <w:t xml:space="preserve">In </w:t>
      </w:r>
      <w:proofErr w:type="spellStart"/>
      <w:r>
        <w:t>Favour</w:t>
      </w:r>
      <w:proofErr w:type="spellEnd"/>
      <w:r>
        <w:t>:</w:t>
      </w:r>
      <w:r>
        <w:tab/>
        <w:t>7</w:t>
      </w:r>
      <w:r>
        <w:tab/>
        <w:t>Opposing:</w:t>
      </w:r>
      <w:r>
        <w:tab/>
        <w:t>0</w:t>
      </w:r>
    </w:p>
    <w:p w:rsidR="00A757EF" w:rsidRDefault="00373625" w:rsidP="00A757EF">
      <w:r w:rsidRPr="00373625">
        <w:rPr>
          <w:b/>
        </w:rPr>
        <w:lastRenderedPageBreak/>
        <w:t>Decision:</w:t>
      </w:r>
      <w:r>
        <w:tab/>
        <w:t>Motion carried.</w:t>
      </w:r>
    </w:p>
    <w:p w:rsidR="00380EBC" w:rsidRDefault="00380EBC" w:rsidP="00A757EF">
      <w:pPr>
        <w:rPr>
          <w:b/>
          <w:sz w:val="28"/>
          <w:szCs w:val="28"/>
        </w:rPr>
      </w:pPr>
    </w:p>
    <w:p w:rsidR="00A757EF" w:rsidRPr="00021CC4" w:rsidRDefault="00A757EF" w:rsidP="00A757EF">
      <w:pPr>
        <w:rPr>
          <w:b/>
          <w:sz w:val="28"/>
          <w:szCs w:val="28"/>
        </w:rPr>
      </w:pPr>
      <w:r w:rsidRPr="00021CC4">
        <w:rPr>
          <w:b/>
          <w:sz w:val="28"/>
          <w:szCs w:val="28"/>
        </w:rPr>
        <w:t>Property Tax Reduction</w:t>
      </w:r>
    </w:p>
    <w:p w:rsidR="00A757EF" w:rsidRDefault="00A757EF" w:rsidP="00A757EF"/>
    <w:p w:rsidR="00A757EF" w:rsidRDefault="00A757EF" w:rsidP="00A757EF">
      <w:r>
        <w:t>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w:t>
      </w:r>
    </w:p>
    <w:p w:rsidR="00AE34E8" w:rsidRDefault="00AE34E8" w:rsidP="00A757EF"/>
    <w:p w:rsidR="00AE34E8" w:rsidRPr="00AE34E8" w:rsidRDefault="00AE34E8" w:rsidP="00A757EF">
      <w:pPr>
        <w:rPr>
          <w:b/>
          <w:sz w:val="26"/>
          <w:szCs w:val="26"/>
        </w:rPr>
      </w:pPr>
      <w:r w:rsidRPr="00AE34E8">
        <w:rPr>
          <w:b/>
          <w:sz w:val="26"/>
          <w:szCs w:val="26"/>
        </w:rPr>
        <w:t>Motion #14-125</w:t>
      </w:r>
    </w:p>
    <w:p w:rsidR="00AE34E8" w:rsidRPr="00AE34E8" w:rsidRDefault="00AE34E8" w:rsidP="00A757EF">
      <w:pPr>
        <w:rPr>
          <w:b/>
          <w:sz w:val="26"/>
          <w:szCs w:val="26"/>
        </w:rPr>
      </w:pPr>
      <w:r w:rsidRPr="00AE34E8">
        <w:rPr>
          <w:b/>
          <w:sz w:val="26"/>
          <w:szCs w:val="26"/>
        </w:rPr>
        <w:t>Property Tax Reduction</w:t>
      </w:r>
    </w:p>
    <w:p w:rsidR="00A757EF" w:rsidRDefault="00A757EF" w:rsidP="00A757EF"/>
    <w:p w:rsidR="00A757EF" w:rsidRDefault="00507B15" w:rsidP="00A757EF">
      <w:r>
        <w:t xml:space="preserve">Moved by Deputy Mayor Abbott and seconded by </w:t>
      </w:r>
      <w:proofErr w:type="spellStart"/>
      <w:r>
        <w:t>Councillor</w:t>
      </w:r>
      <w:proofErr w:type="spellEnd"/>
      <w:r>
        <w:t xml:space="preserve"> </w:t>
      </w:r>
      <w:proofErr w:type="spellStart"/>
      <w:r>
        <w:t>McBreairty</w:t>
      </w:r>
      <w:proofErr w:type="spellEnd"/>
      <w:r>
        <w:t xml:space="preserve"> </w:t>
      </w:r>
      <w:r w:rsidR="00A757EF">
        <w:t>that the one property tax reduction application be approved as attached.</w:t>
      </w:r>
    </w:p>
    <w:p w:rsidR="00507B15" w:rsidRDefault="00507B15" w:rsidP="00A757EF"/>
    <w:p w:rsidR="00507B15" w:rsidRDefault="00507B15" w:rsidP="00A757EF">
      <w:r>
        <w:tab/>
      </w:r>
      <w:r>
        <w:tab/>
        <w:t xml:space="preserve">In </w:t>
      </w:r>
      <w:proofErr w:type="spellStart"/>
      <w:r>
        <w:t>Favour</w:t>
      </w:r>
      <w:proofErr w:type="spellEnd"/>
      <w:r>
        <w:t>:</w:t>
      </w:r>
      <w:r>
        <w:tab/>
        <w:t>7</w:t>
      </w:r>
      <w:r>
        <w:tab/>
        <w:t>Opposing:</w:t>
      </w:r>
      <w:r>
        <w:tab/>
        <w:t>0</w:t>
      </w:r>
    </w:p>
    <w:p w:rsidR="00507B15" w:rsidRDefault="00507B15" w:rsidP="00A757EF"/>
    <w:p w:rsidR="00507B15" w:rsidRDefault="00507B15" w:rsidP="00A757EF">
      <w:r w:rsidRPr="00507B15">
        <w:rPr>
          <w:b/>
        </w:rPr>
        <w:t>Decision:</w:t>
      </w:r>
      <w:r>
        <w:tab/>
        <w:t>Motion carried.</w:t>
      </w:r>
    </w:p>
    <w:p w:rsidR="00A757EF" w:rsidRDefault="00A757EF" w:rsidP="00A757EF"/>
    <w:p w:rsidR="00A757EF" w:rsidRDefault="00A757EF" w:rsidP="00A757EF">
      <w:pPr>
        <w:autoSpaceDE w:val="0"/>
        <w:autoSpaceDN w:val="0"/>
        <w:adjustRightInd w:val="0"/>
        <w:rPr>
          <w:rFonts w:eastAsia="Times New Roman"/>
          <w:color w:val="000000"/>
          <w:szCs w:val="16"/>
        </w:rPr>
      </w:pPr>
    </w:p>
    <w:p w:rsidR="00A757EF" w:rsidRPr="006C10FD" w:rsidRDefault="00A757EF" w:rsidP="00A757EF">
      <w:pPr>
        <w:autoSpaceDE w:val="0"/>
        <w:autoSpaceDN w:val="0"/>
        <w:adjustRightInd w:val="0"/>
        <w:rPr>
          <w:rFonts w:eastAsia="Times New Roman"/>
          <w:b/>
          <w:color w:val="000000"/>
          <w:sz w:val="28"/>
          <w:szCs w:val="28"/>
        </w:rPr>
      </w:pPr>
      <w:r w:rsidRPr="006C10FD">
        <w:rPr>
          <w:rFonts w:eastAsia="Times New Roman"/>
          <w:b/>
          <w:color w:val="000000"/>
          <w:sz w:val="28"/>
          <w:szCs w:val="28"/>
        </w:rPr>
        <w:t>Tender – Portable Asphalt Recycler</w:t>
      </w:r>
    </w:p>
    <w:p w:rsidR="00A757EF" w:rsidRDefault="00A757EF" w:rsidP="00A757EF">
      <w:pPr>
        <w:autoSpaceDE w:val="0"/>
        <w:autoSpaceDN w:val="0"/>
        <w:adjustRightInd w:val="0"/>
        <w:rPr>
          <w:rFonts w:eastAsia="Times New Roman"/>
          <w:color w:val="000000"/>
          <w:szCs w:val="16"/>
        </w:rPr>
      </w:pPr>
    </w:p>
    <w:p w:rsidR="00A757EF" w:rsidRDefault="00A757EF" w:rsidP="00A757EF">
      <w:pPr>
        <w:autoSpaceDE w:val="0"/>
        <w:autoSpaceDN w:val="0"/>
        <w:adjustRightInd w:val="0"/>
        <w:rPr>
          <w:rFonts w:eastAsia="Times New Roman"/>
          <w:color w:val="000000"/>
          <w:szCs w:val="16"/>
        </w:rPr>
      </w:pPr>
      <w:r>
        <w:rPr>
          <w:rFonts w:eastAsia="Times New Roman"/>
          <w:color w:val="000000"/>
          <w:szCs w:val="16"/>
        </w:rPr>
        <w:t>The Committee reviewed the tender results for the Portable Asphalt Recycler.  The cost of the item is significantly over budget as the recycler that was initially specified in the Budget process was no longer available and we had gone to tender for a larger item.</w:t>
      </w:r>
    </w:p>
    <w:p w:rsidR="00A757EF" w:rsidRDefault="00A757EF" w:rsidP="00A757EF">
      <w:pPr>
        <w:autoSpaceDE w:val="0"/>
        <w:autoSpaceDN w:val="0"/>
        <w:adjustRightInd w:val="0"/>
        <w:rPr>
          <w:rFonts w:eastAsia="Times New Roman"/>
          <w:color w:val="000000"/>
          <w:szCs w:val="16"/>
        </w:rPr>
      </w:pPr>
    </w:p>
    <w:p w:rsidR="00A757EF" w:rsidRDefault="00A757EF" w:rsidP="00A757EF">
      <w:pPr>
        <w:autoSpaceDE w:val="0"/>
        <w:autoSpaceDN w:val="0"/>
        <w:adjustRightInd w:val="0"/>
        <w:rPr>
          <w:rFonts w:eastAsia="Times New Roman"/>
          <w:color w:val="000000"/>
          <w:szCs w:val="16"/>
        </w:rPr>
      </w:pPr>
      <w:r>
        <w:rPr>
          <w:rFonts w:eastAsia="Times New Roman"/>
          <w:color w:val="000000"/>
          <w:szCs w:val="16"/>
        </w:rPr>
        <w:t>The Finance Committee feels that given the degree of variance in the Budget that this piece of equipment should not be purchased at this time but should be reconsidered in the 2015 Budget process and is not recommending awarding of the tender.</w:t>
      </w:r>
    </w:p>
    <w:p w:rsidR="00EF0ADB" w:rsidRDefault="00EF0ADB" w:rsidP="00A757EF">
      <w:pPr>
        <w:autoSpaceDE w:val="0"/>
        <w:autoSpaceDN w:val="0"/>
        <w:adjustRightInd w:val="0"/>
        <w:rPr>
          <w:rFonts w:eastAsia="Times New Roman"/>
          <w:color w:val="000000"/>
          <w:szCs w:val="16"/>
        </w:rPr>
      </w:pPr>
    </w:p>
    <w:p w:rsidR="00CB7B92" w:rsidRPr="00380EBC" w:rsidRDefault="0017278B" w:rsidP="00A757EF">
      <w:pPr>
        <w:autoSpaceDE w:val="0"/>
        <w:autoSpaceDN w:val="0"/>
        <w:adjustRightInd w:val="0"/>
        <w:rPr>
          <w:rFonts w:eastAsia="Times New Roman"/>
          <w:color w:val="000000"/>
          <w:szCs w:val="16"/>
        </w:rPr>
      </w:pPr>
      <w:r w:rsidRPr="00380EBC">
        <w:rPr>
          <w:rFonts w:eastAsia="Times New Roman"/>
          <w:color w:val="000000"/>
          <w:szCs w:val="16"/>
        </w:rPr>
        <w:t>Council indicated</w:t>
      </w:r>
      <w:r w:rsidR="00D85324" w:rsidRPr="00380EBC">
        <w:rPr>
          <w:rFonts w:eastAsia="Times New Roman"/>
          <w:color w:val="000000"/>
          <w:szCs w:val="16"/>
        </w:rPr>
        <w:t xml:space="preserve"> that the cost associated with </w:t>
      </w:r>
      <w:r w:rsidR="00F322FA" w:rsidRPr="00380EBC">
        <w:rPr>
          <w:rFonts w:eastAsia="Times New Roman"/>
          <w:color w:val="000000"/>
          <w:szCs w:val="16"/>
        </w:rPr>
        <w:t xml:space="preserve">road </w:t>
      </w:r>
      <w:r w:rsidR="00D85324" w:rsidRPr="00380EBC">
        <w:rPr>
          <w:rFonts w:eastAsia="Times New Roman"/>
          <w:color w:val="000000"/>
          <w:szCs w:val="16"/>
        </w:rPr>
        <w:t>repairs is ongoing.  It was therefore Council</w:t>
      </w:r>
      <w:r w:rsidR="00F322FA" w:rsidRPr="00380EBC">
        <w:rPr>
          <w:rFonts w:eastAsia="Times New Roman"/>
          <w:color w:val="000000"/>
          <w:szCs w:val="16"/>
        </w:rPr>
        <w:t>’</w:t>
      </w:r>
      <w:r w:rsidR="00D85324" w:rsidRPr="00380EBC">
        <w:rPr>
          <w:rFonts w:eastAsia="Times New Roman"/>
          <w:color w:val="000000"/>
          <w:szCs w:val="16"/>
        </w:rPr>
        <w:t xml:space="preserve">s plan to have our staff repair roads to ensure favorable conditions </w:t>
      </w:r>
      <w:r w:rsidR="00F322FA" w:rsidRPr="00380EBC">
        <w:rPr>
          <w:rFonts w:eastAsia="Times New Roman"/>
          <w:color w:val="000000"/>
          <w:szCs w:val="16"/>
        </w:rPr>
        <w:t xml:space="preserve">while recognizing a reduction </w:t>
      </w:r>
      <w:r w:rsidR="00D85324" w:rsidRPr="00380EBC">
        <w:rPr>
          <w:rFonts w:eastAsia="Times New Roman"/>
          <w:color w:val="000000"/>
          <w:szCs w:val="16"/>
        </w:rPr>
        <w:t xml:space="preserve">in </w:t>
      </w:r>
      <w:r w:rsidR="00F322FA" w:rsidRPr="00380EBC">
        <w:rPr>
          <w:rFonts w:eastAsia="Times New Roman"/>
          <w:color w:val="000000"/>
          <w:szCs w:val="16"/>
        </w:rPr>
        <w:t xml:space="preserve">the </w:t>
      </w:r>
      <w:r w:rsidR="00D85324" w:rsidRPr="00380EBC">
        <w:rPr>
          <w:rFonts w:eastAsia="Times New Roman"/>
          <w:color w:val="000000"/>
          <w:szCs w:val="16"/>
        </w:rPr>
        <w:t xml:space="preserve">cost </w:t>
      </w:r>
      <w:r w:rsidR="00F322FA" w:rsidRPr="00380EBC">
        <w:rPr>
          <w:rFonts w:eastAsia="Times New Roman"/>
          <w:color w:val="000000"/>
          <w:szCs w:val="16"/>
        </w:rPr>
        <w:t>of</w:t>
      </w:r>
      <w:r w:rsidR="00D85324" w:rsidRPr="00380EBC">
        <w:rPr>
          <w:rFonts w:eastAsia="Times New Roman"/>
          <w:color w:val="000000"/>
          <w:szCs w:val="16"/>
        </w:rPr>
        <w:t xml:space="preserve"> such services.  The Director of M</w:t>
      </w:r>
      <w:r w:rsidR="007E7042" w:rsidRPr="00380EBC">
        <w:rPr>
          <w:rFonts w:eastAsia="Times New Roman"/>
          <w:color w:val="000000"/>
          <w:szCs w:val="16"/>
        </w:rPr>
        <w:t xml:space="preserve">unicipal </w:t>
      </w:r>
      <w:r w:rsidR="00D85324" w:rsidRPr="00380EBC">
        <w:rPr>
          <w:rFonts w:eastAsia="Times New Roman"/>
          <w:color w:val="000000"/>
          <w:szCs w:val="16"/>
        </w:rPr>
        <w:t>W</w:t>
      </w:r>
      <w:r w:rsidR="007E7042" w:rsidRPr="00380EBC">
        <w:rPr>
          <w:rFonts w:eastAsia="Times New Roman"/>
          <w:color w:val="000000"/>
          <w:szCs w:val="16"/>
        </w:rPr>
        <w:t>orks</w:t>
      </w:r>
      <w:r w:rsidR="00D85324" w:rsidRPr="00380EBC">
        <w:rPr>
          <w:rFonts w:eastAsia="Times New Roman"/>
          <w:color w:val="000000"/>
          <w:szCs w:val="16"/>
        </w:rPr>
        <w:t xml:space="preserve"> advised that a portable asphalt recycler would allow for repairs year round versus </w:t>
      </w:r>
      <w:r w:rsidR="00F322FA" w:rsidRPr="00380EBC">
        <w:rPr>
          <w:rFonts w:eastAsia="Times New Roman"/>
          <w:color w:val="000000"/>
          <w:szCs w:val="16"/>
        </w:rPr>
        <w:t xml:space="preserve">being </w:t>
      </w:r>
      <w:r w:rsidR="00D85324" w:rsidRPr="00380EBC">
        <w:rPr>
          <w:rFonts w:eastAsia="Times New Roman"/>
          <w:color w:val="000000"/>
          <w:szCs w:val="16"/>
        </w:rPr>
        <w:t xml:space="preserve">dependent on whether or not </w:t>
      </w:r>
      <w:r w:rsidR="00262B60" w:rsidRPr="00380EBC">
        <w:rPr>
          <w:rFonts w:eastAsia="Times New Roman"/>
          <w:color w:val="000000"/>
          <w:szCs w:val="16"/>
        </w:rPr>
        <w:t>an</w:t>
      </w:r>
      <w:r w:rsidR="00D85324" w:rsidRPr="00380EBC">
        <w:rPr>
          <w:rFonts w:eastAsia="Times New Roman"/>
          <w:color w:val="000000"/>
          <w:szCs w:val="16"/>
        </w:rPr>
        <w:t xml:space="preserve"> Asphalt Plant is operational.  This year alone road repairs are being delayed </w:t>
      </w:r>
      <w:r w:rsidR="00F322FA" w:rsidRPr="00380EBC">
        <w:rPr>
          <w:rFonts w:eastAsia="Times New Roman"/>
          <w:color w:val="000000"/>
          <w:szCs w:val="16"/>
        </w:rPr>
        <w:t>due</w:t>
      </w:r>
      <w:r w:rsidR="00D85324" w:rsidRPr="00380EBC">
        <w:rPr>
          <w:rFonts w:eastAsia="Times New Roman"/>
          <w:color w:val="000000"/>
          <w:szCs w:val="16"/>
        </w:rPr>
        <w:t xml:space="preserve"> to the late opening of the Asphalt Plant</w:t>
      </w:r>
      <w:r w:rsidR="00262B60" w:rsidRPr="00380EBC">
        <w:rPr>
          <w:rFonts w:eastAsia="Times New Roman"/>
          <w:color w:val="000000"/>
          <w:szCs w:val="16"/>
        </w:rPr>
        <w:t>s</w:t>
      </w:r>
      <w:r w:rsidR="00D85324" w:rsidRPr="00380EBC">
        <w:rPr>
          <w:rFonts w:eastAsia="Times New Roman"/>
          <w:color w:val="000000"/>
          <w:szCs w:val="16"/>
        </w:rPr>
        <w:t xml:space="preserve">. </w:t>
      </w:r>
      <w:r w:rsidR="00F322FA" w:rsidRPr="00380EBC">
        <w:rPr>
          <w:rFonts w:eastAsia="Times New Roman"/>
          <w:color w:val="000000"/>
          <w:szCs w:val="16"/>
        </w:rPr>
        <w:t xml:space="preserve">Council has requested that a cost analysis for the purchase of such equipment be presented as the approval of such items is done through the budgeting cycle.  </w:t>
      </w:r>
    </w:p>
    <w:p w:rsidR="00D85324" w:rsidRDefault="00D85324" w:rsidP="00A757EF">
      <w:pPr>
        <w:autoSpaceDE w:val="0"/>
        <w:autoSpaceDN w:val="0"/>
        <w:adjustRightInd w:val="0"/>
        <w:rPr>
          <w:rFonts w:eastAsia="Times New Roman"/>
          <w:color w:val="FF0000"/>
          <w:szCs w:val="16"/>
        </w:rPr>
      </w:pPr>
    </w:p>
    <w:p w:rsidR="00CB7B92" w:rsidRDefault="00CB7B92" w:rsidP="00A757EF">
      <w:pPr>
        <w:autoSpaceDE w:val="0"/>
        <w:autoSpaceDN w:val="0"/>
        <w:adjustRightInd w:val="0"/>
        <w:rPr>
          <w:rFonts w:eastAsia="Times New Roman"/>
          <w:szCs w:val="16"/>
        </w:rPr>
      </w:pPr>
      <w:proofErr w:type="spellStart"/>
      <w:r>
        <w:rPr>
          <w:rFonts w:eastAsia="Times New Roman"/>
          <w:szCs w:val="16"/>
        </w:rPr>
        <w:t>Councillor</w:t>
      </w:r>
      <w:proofErr w:type="spellEnd"/>
      <w:r>
        <w:rPr>
          <w:rFonts w:eastAsia="Times New Roman"/>
          <w:szCs w:val="16"/>
        </w:rPr>
        <w:t xml:space="preserve"> Lorenzen left the Committee meeting.</w:t>
      </w:r>
    </w:p>
    <w:p w:rsidR="00380EBC" w:rsidRDefault="00380EBC" w:rsidP="00A757EF">
      <w:pPr>
        <w:autoSpaceDE w:val="0"/>
        <w:autoSpaceDN w:val="0"/>
        <w:adjustRightInd w:val="0"/>
        <w:rPr>
          <w:rFonts w:eastAsia="Times New Roman"/>
          <w:szCs w:val="16"/>
        </w:rPr>
      </w:pPr>
    </w:p>
    <w:p w:rsidR="00380EBC" w:rsidRPr="00CB7B92" w:rsidRDefault="00380EBC" w:rsidP="00A757EF">
      <w:pPr>
        <w:autoSpaceDE w:val="0"/>
        <w:autoSpaceDN w:val="0"/>
        <w:adjustRightInd w:val="0"/>
        <w:rPr>
          <w:rFonts w:eastAsia="Times New Roman"/>
          <w:szCs w:val="16"/>
        </w:rPr>
      </w:pPr>
    </w:p>
    <w:p w:rsidR="00A757EF" w:rsidRDefault="00A757EF" w:rsidP="00A757EF">
      <w:pPr>
        <w:autoSpaceDE w:val="0"/>
        <w:autoSpaceDN w:val="0"/>
        <w:adjustRightInd w:val="0"/>
        <w:rPr>
          <w:rFonts w:eastAsia="Times New Roman"/>
          <w:color w:val="000000"/>
          <w:szCs w:val="16"/>
        </w:rPr>
      </w:pPr>
    </w:p>
    <w:p w:rsidR="00A757EF" w:rsidRPr="00CD3DA4" w:rsidRDefault="00A757EF" w:rsidP="00A757EF">
      <w:pPr>
        <w:autoSpaceDE w:val="0"/>
        <w:autoSpaceDN w:val="0"/>
        <w:adjustRightInd w:val="0"/>
        <w:rPr>
          <w:rFonts w:eastAsia="Times New Roman"/>
          <w:b/>
          <w:color w:val="000000"/>
          <w:sz w:val="28"/>
          <w:szCs w:val="28"/>
        </w:rPr>
      </w:pPr>
      <w:r w:rsidRPr="00CD3DA4">
        <w:rPr>
          <w:rFonts w:eastAsia="Times New Roman"/>
          <w:b/>
          <w:color w:val="000000"/>
          <w:sz w:val="28"/>
          <w:szCs w:val="28"/>
        </w:rPr>
        <w:lastRenderedPageBreak/>
        <w:t>Tender – Cold Planer</w:t>
      </w:r>
    </w:p>
    <w:p w:rsidR="00A757EF" w:rsidRDefault="00A757EF" w:rsidP="00A757EF">
      <w:pPr>
        <w:autoSpaceDE w:val="0"/>
        <w:autoSpaceDN w:val="0"/>
        <w:adjustRightInd w:val="0"/>
        <w:rPr>
          <w:rFonts w:eastAsia="Times New Roman"/>
          <w:color w:val="000000"/>
          <w:szCs w:val="16"/>
        </w:rPr>
      </w:pPr>
    </w:p>
    <w:p w:rsidR="00A757EF" w:rsidRDefault="00A757EF" w:rsidP="00A757EF">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a Cold Planer for which two bids were received.   </w:t>
      </w:r>
    </w:p>
    <w:p w:rsidR="00EF0ADB" w:rsidRPr="00CB7B92" w:rsidRDefault="00EF0ADB" w:rsidP="00A757EF">
      <w:pPr>
        <w:autoSpaceDE w:val="0"/>
        <w:autoSpaceDN w:val="0"/>
        <w:adjustRightInd w:val="0"/>
        <w:rPr>
          <w:rFonts w:eastAsia="Times New Roman" w:cs="Calibri"/>
          <w:b/>
          <w:color w:val="000000"/>
          <w:sz w:val="26"/>
          <w:szCs w:val="26"/>
        </w:rPr>
      </w:pPr>
    </w:p>
    <w:p w:rsidR="00EF0ADB" w:rsidRPr="00CB7B92" w:rsidRDefault="00EF0ADB" w:rsidP="00A757EF">
      <w:pPr>
        <w:autoSpaceDE w:val="0"/>
        <w:autoSpaceDN w:val="0"/>
        <w:adjustRightInd w:val="0"/>
        <w:rPr>
          <w:rFonts w:eastAsia="Times New Roman" w:cs="Calibri"/>
          <w:b/>
          <w:color w:val="000000"/>
          <w:sz w:val="26"/>
          <w:szCs w:val="26"/>
        </w:rPr>
      </w:pPr>
      <w:r w:rsidRPr="00CB7B92">
        <w:rPr>
          <w:rFonts w:eastAsia="Times New Roman" w:cs="Calibri"/>
          <w:b/>
          <w:color w:val="000000"/>
          <w:sz w:val="26"/>
          <w:szCs w:val="26"/>
        </w:rPr>
        <w:t>Motion #14-126</w:t>
      </w:r>
    </w:p>
    <w:p w:rsidR="00EF0ADB" w:rsidRPr="00CB7B92" w:rsidRDefault="00EF0ADB" w:rsidP="00A757EF">
      <w:pPr>
        <w:autoSpaceDE w:val="0"/>
        <w:autoSpaceDN w:val="0"/>
        <w:adjustRightInd w:val="0"/>
        <w:rPr>
          <w:rFonts w:eastAsia="Times New Roman" w:cs="Calibri"/>
          <w:b/>
          <w:color w:val="000000"/>
          <w:sz w:val="26"/>
          <w:szCs w:val="26"/>
        </w:rPr>
      </w:pPr>
      <w:r w:rsidRPr="00CB7B92">
        <w:rPr>
          <w:rFonts w:eastAsia="Times New Roman" w:cs="Calibri"/>
          <w:b/>
          <w:color w:val="000000"/>
          <w:sz w:val="26"/>
          <w:szCs w:val="26"/>
        </w:rPr>
        <w:t>Tender – Cold Planer</w:t>
      </w:r>
    </w:p>
    <w:p w:rsidR="00A757EF" w:rsidRDefault="00A757EF" w:rsidP="00A757EF">
      <w:pPr>
        <w:autoSpaceDE w:val="0"/>
        <w:autoSpaceDN w:val="0"/>
        <w:adjustRightInd w:val="0"/>
        <w:jc w:val="left"/>
        <w:rPr>
          <w:rFonts w:eastAsia="Times New Roman"/>
          <w:color w:val="000000"/>
          <w:szCs w:val="16"/>
        </w:rPr>
      </w:pPr>
      <w:r>
        <w:rPr>
          <w:rFonts w:eastAsia="Times New Roman"/>
          <w:color w:val="000000"/>
          <w:szCs w:val="16"/>
        </w:rPr>
        <w:t xml:space="preserve"> </w:t>
      </w:r>
    </w:p>
    <w:p w:rsidR="00A757EF" w:rsidRDefault="00CB7B92" w:rsidP="00A757EF">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A757EF">
        <w:rPr>
          <w:rFonts w:eastAsia="Times New Roman"/>
          <w:color w:val="000000"/>
          <w:szCs w:val="16"/>
        </w:rPr>
        <w:t xml:space="preserve"> that the Tender for a Cold Planer be awarded to Toromont CAT at a price of $19,995.35 HST inclusive. </w:t>
      </w:r>
    </w:p>
    <w:p w:rsidR="00CB7B92" w:rsidRDefault="00CB7B92" w:rsidP="00A757EF">
      <w:pPr>
        <w:autoSpaceDE w:val="0"/>
        <w:autoSpaceDN w:val="0"/>
        <w:adjustRightInd w:val="0"/>
        <w:rPr>
          <w:rFonts w:eastAsia="Times New Roman"/>
          <w:color w:val="000000"/>
          <w:szCs w:val="16"/>
        </w:rPr>
      </w:pPr>
    </w:p>
    <w:p w:rsidR="00CB7B92" w:rsidRDefault="00CB7B92" w:rsidP="00A757EF">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CB7B92" w:rsidRDefault="00CB7B92" w:rsidP="00A757EF">
      <w:pPr>
        <w:autoSpaceDE w:val="0"/>
        <w:autoSpaceDN w:val="0"/>
        <w:adjustRightInd w:val="0"/>
        <w:rPr>
          <w:rFonts w:eastAsia="Times New Roman"/>
          <w:color w:val="000000"/>
          <w:szCs w:val="16"/>
        </w:rPr>
      </w:pPr>
    </w:p>
    <w:p w:rsidR="00CB7B92" w:rsidRDefault="00CB7B92" w:rsidP="00A757EF">
      <w:pPr>
        <w:autoSpaceDE w:val="0"/>
        <w:autoSpaceDN w:val="0"/>
        <w:adjustRightInd w:val="0"/>
        <w:rPr>
          <w:rFonts w:eastAsia="Times New Roman"/>
          <w:color w:val="000000"/>
          <w:szCs w:val="16"/>
        </w:rPr>
      </w:pPr>
      <w:r w:rsidRPr="0029319B">
        <w:rPr>
          <w:rFonts w:eastAsia="Times New Roman"/>
          <w:b/>
          <w:color w:val="000000"/>
          <w:szCs w:val="16"/>
        </w:rPr>
        <w:t>Decision:</w:t>
      </w:r>
      <w:r>
        <w:rPr>
          <w:rFonts w:eastAsia="Times New Roman"/>
          <w:color w:val="000000"/>
          <w:szCs w:val="16"/>
        </w:rPr>
        <w:tab/>
        <w:t>Motion carried.</w:t>
      </w:r>
    </w:p>
    <w:p w:rsidR="00A757EF" w:rsidRDefault="00A757EF" w:rsidP="00A757EF">
      <w:pPr>
        <w:autoSpaceDE w:val="0"/>
        <w:autoSpaceDN w:val="0"/>
        <w:adjustRightInd w:val="0"/>
        <w:rPr>
          <w:rFonts w:eastAsia="Times New Roman"/>
          <w:color w:val="000000"/>
          <w:szCs w:val="16"/>
        </w:rPr>
      </w:pPr>
    </w:p>
    <w:p w:rsidR="00A757EF" w:rsidRDefault="00A757EF" w:rsidP="00A757EF">
      <w:pPr>
        <w:autoSpaceDE w:val="0"/>
        <w:autoSpaceDN w:val="0"/>
        <w:adjustRightInd w:val="0"/>
        <w:rPr>
          <w:rFonts w:eastAsia="Times New Roman"/>
          <w:color w:val="000000"/>
          <w:szCs w:val="16"/>
        </w:rPr>
      </w:pPr>
      <w:r>
        <w:rPr>
          <w:rFonts w:eastAsia="Times New Roman"/>
          <w:color w:val="000000"/>
          <w:szCs w:val="16"/>
        </w:rPr>
        <w:t xml:space="preserve">The project cost for the Cold Planer is $5,889.40 under budget. </w:t>
      </w:r>
    </w:p>
    <w:p w:rsidR="00A757EF" w:rsidRDefault="00A757EF" w:rsidP="00A757EF">
      <w:pPr>
        <w:autoSpaceDE w:val="0"/>
        <w:autoSpaceDN w:val="0"/>
        <w:adjustRightInd w:val="0"/>
        <w:rPr>
          <w:rFonts w:eastAsia="Times New Roman"/>
          <w:color w:val="000000"/>
          <w:szCs w:val="16"/>
        </w:rPr>
      </w:pPr>
    </w:p>
    <w:p w:rsidR="00A757EF" w:rsidRDefault="00A757EF" w:rsidP="00A757EF">
      <w:pPr>
        <w:rPr>
          <w:b/>
          <w:sz w:val="28"/>
          <w:szCs w:val="28"/>
        </w:rPr>
      </w:pPr>
      <w:r>
        <w:rPr>
          <w:b/>
          <w:sz w:val="28"/>
          <w:szCs w:val="28"/>
        </w:rPr>
        <w:t>Tender – Condenser Unit</w:t>
      </w:r>
    </w:p>
    <w:p w:rsidR="00A757EF" w:rsidRDefault="00A757EF" w:rsidP="00A757EF">
      <w:pPr>
        <w:rPr>
          <w:b/>
          <w:sz w:val="28"/>
          <w:szCs w:val="28"/>
        </w:rPr>
      </w:pPr>
    </w:p>
    <w:p w:rsidR="00A757EF" w:rsidRDefault="00A757EF" w:rsidP="00A757EF">
      <w:pPr>
        <w:autoSpaceDE w:val="0"/>
        <w:autoSpaceDN w:val="0"/>
        <w:adjustRightInd w:val="0"/>
        <w:rPr>
          <w:rFonts w:eastAsia="Times New Roman" w:cs="Calibri"/>
          <w:color w:val="000000"/>
        </w:rPr>
      </w:pPr>
      <w:r>
        <w:rPr>
          <w:rFonts w:eastAsia="Times New Roman" w:cs="Calibri"/>
          <w:color w:val="000000"/>
        </w:rPr>
        <w:t xml:space="preserve">The Finance Committee reviewed the Tender for a Condenser Unit for which four bids were received.   </w:t>
      </w:r>
    </w:p>
    <w:p w:rsidR="00837B34" w:rsidRDefault="00837B34" w:rsidP="00A757EF">
      <w:pPr>
        <w:autoSpaceDE w:val="0"/>
        <w:autoSpaceDN w:val="0"/>
        <w:adjustRightInd w:val="0"/>
        <w:rPr>
          <w:rFonts w:eastAsia="Times New Roman" w:cs="Calibri"/>
          <w:color w:val="000000"/>
        </w:rPr>
      </w:pPr>
    </w:p>
    <w:p w:rsidR="00837B34" w:rsidRPr="00837B34" w:rsidRDefault="00837B34" w:rsidP="00A757EF">
      <w:pPr>
        <w:autoSpaceDE w:val="0"/>
        <w:autoSpaceDN w:val="0"/>
        <w:adjustRightInd w:val="0"/>
        <w:rPr>
          <w:rFonts w:eastAsia="Times New Roman" w:cs="Calibri"/>
          <w:b/>
          <w:color w:val="000000"/>
          <w:sz w:val="26"/>
          <w:szCs w:val="26"/>
        </w:rPr>
      </w:pPr>
      <w:r w:rsidRPr="00837B34">
        <w:rPr>
          <w:rFonts w:eastAsia="Times New Roman" w:cs="Calibri"/>
          <w:b/>
          <w:color w:val="000000"/>
          <w:sz w:val="26"/>
          <w:szCs w:val="26"/>
        </w:rPr>
        <w:t>Motion #14-127</w:t>
      </w:r>
    </w:p>
    <w:p w:rsidR="00837B34" w:rsidRPr="00837B34" w:rsidRDefault="00837B34" w:rsidP="00A757EF">
      <w:pPr>
        <w:autoSpaceDE w:val="0"/>
        <w:autoSpaceDN w:val="0"/>
        <w:adjustRightInd w:val="0"/>
        <w:rPr>
          <w:rFonts w:eastAsia="Times New Roman" w:cs="Calibri"/>
          <w:b/>
          <w:color w:val="000000"/>
          <w:sz w:val="26"/>
          <w:szCs w:val="26"/>
        </w:rPr>
      </w:pPr>
      <w:r w:rsidRPr="00837B34">
        <w:rPr>
          <w:rFonts w:eastAsia="Times New Roman" w:cs="Calibri"/>
          <w:b/>
          <w:color w:val="000000"/>
          <w:sz w:val="26"/>
          <w:szCs w:val="26"/>
        </w:rPr>
        <w:t>Tender – Condenser Unit</w:t>
      </w:r>
    </w:p>
    <w:p w:rsidR="00A757EF" w:rsidRDefault="00A757EF" w:rsidP="00A757EF">
      <w:pPr>
        <w:autoSpaceDE w:val="0"/>
        <w:autoSpaceDN w:val="0"/>
        <w:adjustRightInd w:val="0"/>
        <w:jc w:val="left"/>
        <w:rPr>
          <w:rFonts w:eastAsia="Times New Roman"/>
          <w:color w:val="000000"/>
          <w:szCs w:val="16"/>
        </w:rPr>
      </w:pPr>
      <w:r>
        <w:rPr>
          <w:rFonts w:eastAsia="Times New Roman"/>
          <w:color w:val="000000"/>
          <w:szCs w:val="16"/>
        </w:rPr>
        <w:t xml:space="preserve"> </w:t>
      </w:r>
    </w:p>
    <w:p w:rsidR="00A757EF" w:rsidRDefault="00837B34" w:rsidP="00A757EF">
      <w:pPr>
        <w:autoSpaceDE w:val="0"/>
        <w:autoSpaceDN w:val="0"/>
        <w:adjustRightInd w:val="0"/>
        <w:rPr>
          <w:rFonts w:eastAsia="Times New Roman"/>
          <w:color w:val="000000"/>
          <w:szCs w:val="16"/>
        </w:rPr>
      </w:pPr>
      <w:r>
        <w:rPr>
          <w:rFonts w:eastAsia="Times New Roman"/>
          <w:color w:val="000000"/>
          <w:szCs w:val="16"/>
        </w:rPr>
        <w:t xml:space="preserve">Moved by Deputy Mayor Abbott and seconded by </w:t>
      </w:r>
      <w:proofErr w:type="spellStart"/>
      <w:r>
        <w:rPr>
          <w:rFonts w:eastAsia="Times New Roman"/>
          <w:color w:val="000000"/>
          <w:szCs w:val="16"/>
        </w:rPr>
        <w:t>Councillor</w:t>
      </w:r>
      <w:proofErr w:type="spellEnd"/>
      <w:r>
        <w:rPr>
          <w:rFonts w:eastAsia="Times New Roman"/>
          <w:color w:val="000000"/>
          <w:szCs w:val="16"/>
        </w:rPr>
        <w:t xml:space="preserve"> Parrott</w:t>
      </w:r>
      <w:r w:rsidR="00A757EF">
        <w:rPr>
          <w:rFonts w:eastAsia="Times New Roman"/>
          <w:color w:val="000000"/>
          <w:szCs w:val="16"/>
        </w:rPr>
        <w:t xml:space="preserve"> that the Tender for a Condenser Unit be awarded to </w:t>
      </w:r>
      <w:proofErr w:type="spellStart"/>
      <w:r w:rsidR="00A757EF">
        <w:rPr>
          <w:rFonts w:eastAsia="Times New Roman"/>
          <w:color w:val="000000"/>
          <w:szCs w:val="16"/>
        </w:rPr>
        <w:t>Fixair</w:t>
      </w:r>
      <w:proofErr w:type="spellEnd"/>
      <w:r w:rsidR="00A757EF">
        <w:rPr>
          <w:rFonts w:eastAsia="Times New Roman"/>
          <w:color w:val="000000"/>
          <w:szCs w:val="16"/>
        </w:rPr>
        <w:t xml:space="preserve"> at a price of $53,087.40 HST inclusive. </w:t>
      </w:r>
    </w:p>
    <w:p w:rsidR="00A757EF" w:rsidRDefault="00A757EF" w:rsidP="00A757EF">
      <w:pPr>
        <w:autoSpaceDE w:val="0"/>
        <w:autoSpaceDN w:val="0"/>
        <w:adjustRightInd w:val="0"/>
        <w:rPr>
          <w:rFonts w:eastAsia="Times New Roman"/>
          <w:color w:val="000000"/>
          <w:szCs w:val="16"/>
        </w:rPr>
      </w:pPr>
    </w:p>
    <w:p w:rsidR="00CC62BD" w:rsidRDefault="00CC62BD" w:rsidP="00A757EF">
      <w:pPr>
        <w:autoSpaceDE w:val="0"/>
        <w:autoSpaceDN w:val="0"/>
        <w:adjustRightInd w:val="0"/>
        <w:rPr>
          <w:rFonts w:eastAsia="Times New Roman"/>
          <w:color w:val="000000"/>
          <w:szCs w:val="16"/>
        </w:rPr>
      </w:pPr>
      <w:r>
        <w:rPr>
          <w:rFonts w:eastAsia="Times New Roman"/>
          <w:color w:val="000000"/>
          <w:szCs w:val="16"/>
        </w:rPr>
        <w:tab/>
      </w:r>
      <w:r>
        <w:rPr>
          <w:rFonts w:eastAsia="Times New Roman"/>
          <w:color w:val="000000"/>
          <w:szCs w:val="16"/>
        </w:rPr>
        <w:tab/>
        <w:t xml:space="preserve">In </w:t>
      </w:r>
      <w:proofErr w:type="spellStart"/>
      <w:r>
        <w:rPr>
          <w:rFonts w:eastAsia="Times New Roman"/>
          <w:color w:val="000000"/>
          <w:szCs w:val="16"/>
        </w:rPr>
        <w:t>Favour</w:t>
      </w:r>
      <w:proofErr w:type="spellEnd"/>
      <w:r>
        <w:rPr>
          <w:rFonts w:eastAsia="Times New Roman"/>
          <w:color w:val="000000"/>
          <w:szCs w:val="16"/>
        </w:rPr>
        <w:t>:</w:t>
      </w:r>
      <w:r>
        <w:rPr>
          <w:rFonts w:eastAsia="Times New Roman"/>
          <w:color w:val="000000"/>
          <w:szCs w:val="16"/>
        </w:rPr>
        <w:tab/>
        <w:t>7</w:t>
      </w:r>
      <w:r>
        <w:rPr>
          <w:rFonts w:eastAsia="Times New Roman"/>
          <w:color w:val="000000"/>
          <w:szCs w:val="16"/>
        </w:rPr>
        <w:tab/>
        <w:t>Opposing:</w:t>
      </w:r>
      <w:r>
        <w:rPr>
          <w:rFonts w:eastAsia="Times New Roman"/>
          <w:color w:val="000000"/>
          <w:szCs w:val="16"/>
        </w:rPr>
        <w:tab/>
        <w:t>0</w:t>
      </w:r>
    </w:p>
    <w:p w:rsidR="00CC62BD" w:rsidRDefault="00CC62BD" w:rsidP="00A757EF">
      <w:pPr>
        <w:autoSpaceDE w:val="0"/>
        <w:autoSpaceDN w:val="0"/>
        <w:adjustRightInd w:val="0"/>
        <w:rPr>
          <w:rFonts w:eastAsia="Times New Roman"/>
          <w:color w:val="000000"/>
          <w:szCs w:val="16"/>
        </w:rPr>
      </w:pPr>
    </w:p>
    <w:p w:rsidR="00CC62BD" w:rsidRDefault="00CC62BD" w:rsidP="00A757EF">
      <w:pPr>
        <w:autoSpaceDE w:val="0"/>
        <w:autoSpaceDN w:val="0"/>
        <w:adjustRightInd w:val="0"/>
        <w:rPr>
          <w:rFonts w:eastAsia="Times New Roman"/>
          <w:color w:val="000000"/>
          <w:szCs w:val="16"/>
        </w:rPr>
      </w:pPr>
      <w:r w:rsidRPr="00CC62BD">
        <w:rPr>
          <w:rFonts w:eastAsia="Times New Roman"/>
          <w:b/>
          <w:color w:val="000000"/>
          <w:szCs w:val="16"/>
        </w:rPr>
        <w:t>Decision:</w:t>
      </w:r>
      <w:r w:rsidRPr="00CC62BD">
        <w:rPr>
          <w:rFonts w:eastAsia="Times New Roman"/>
          <w:b/>
          <w:color w:val="000000"/>
          <w:szCs w:val="16"/>
        </w:rPr>
        <w:tab/>
      </w:r>
      <w:r>
        <w:rPr>
          <w:rFonts w:eastAsia="Times New Roman"/>
          <w:color w:val="000000"/>
          <w:szCs w:val="16"/>
        </w:rPr>
        <w:t>Motion carried.</w:t>
      </w:r>
    </w:p>
    <w:p w:rsidR="00CC62BD" w:rsidRDefault="00CC62BD" w:rsidP="00A757EF">
      <w:pPr>
        <w:autoSpaceDE w:val="0"/>
        <w:autoSpaceDN w:val="0"/>
        <w:adjustRightInd w:val="0"/>
        <w:rPr>
          <w:rFonts w:eastAsia="Times New Roman"/>
          <w:color w:val="000000"/>
          <w:szCs w:val="16"/>
        </w:rPr>
      </w:pPr>
    </w:p>
    <w:p w:rsidR="00A757EF" w:rsidRDefault="00A757EF" w:rsidP="00A757EF">
      <w:pPr>
        <w:autoSpaceDE w:val="0"/>
        <w:autoSpaceDN w:val="0"/>
        <w:adjustRightInd w:val="0"/>
        <w:rPr>
          <w:rFonts w:eastAsia="Times New Roman"/>
          <w:color w:val="000000"/>
          <w:szCs w:val="16"/>
        </w:rPr>
      </w:pPr>
      <w:r>
        <w:rPr>
          <w:rFonts w:eastAsia="Times New Roman"/>
          <w:color w:val="000000"/>
          <w:szCs w:val="16"/>
        </w:rPr>
        <w:t xml:space="preserve">The project costs for the Condenser Unit is $13,020 under budget. </w:t>
      </w:r>
    </w:p>
    <w:p w:rsidR="00A757EF" w:rsidRDefault="00A757EF" w:rsidP="00A757EF">
      <w:pPr>
        <w:rPr>
          <w:b/>
          <w:sz w:val="28"/>
          <w:szCs w:val="28"/>
        </w:rPr>
      </w:pPr>
    </w:p>
    <w:p w:rsidR="00A757EF" w:rsidRDefault="00A757EF" w:rsidP="00A757EF">
      <w:pPr>
        <w:rPr>
          <w:b/>
          <w:sz w:val="28"/>
          <w:szCs w:val="28"/>
        </w:rPr>
      </w:pPr>
      <w:r>
        <w:rPr>
          <w:b/>
          <w:sz w:val="28"/>
          <w:szCs w:val="28"/>
        </w:rPr>
        <w:t>Reallocation of Gas Tax Funds</w:t>
      </w:r>
    </w:p>
    <w:p w:rsidR="00A757EF" w:rsidRDefault="00A757EF" w:rsidP="00A757EF">
      <w:pPr>
        <w:rPr>
          <w:b/>
          <w:sz w:val="28"/>
          <w:szCs w:val="28"/>
        </w:rPr>
      </w:pPr>
    </w:p>
    <w:p w:rsidR="00A757EF" w:rsidRDefault="00A757EF" w:rsidP="00A757EF">
      <w:r>
        <w:t xml:space="preserve">The Town currently has $370,000 left unspent in its current allocation of Gas Tax Funds.  Its initial intent was to repave a section of Cooper Blvd. with these funds.  In its 2014 Budget discussions, Council agreed to allocate all future Gas Tax Funds to the New Sewage Treatment System.  </w:t>
      </w:r>
    </w:p>
    <w:p w:rsidR="0033582E" w:rsidRDefault="0033582E" w:rsidP="00A757EF"/>
    <w:p w:rsidR="00AE54E7" w:rsidRDefault="00AE54E7" w:rsidP="00A757EF"/>
    <w:p w:rsidR="0033582E" w:rsidRPr="0033582E" w:rsidRDefault="0033582E" w:rsidP="00A757EF">
      <w:pPr>
        <w:rPr>
          <w:b/>
          <w:sz w:val="26"/>
          <w:szCs w:val="26"/>
        </w:rPr>
      </w:pPr>
      <w:r w:rsidRPr="0033582E">
        <w:rPr>
          <w:b/>
          <w:sz w:val="26"/>
          <w:szCs w:val="26"/>
        </w:rPr>
        <w:lastRenderedPageBreak/>
        <w:t>Motion #14-128</w:t>
      </w:r>
    </w:p>
    <w:p w:rsidR="0033582E" w:rsidRPr="0033582E" w:rsidRDefault="0033582E" w:rsidP="00A757EF">
      <w:pPr>
        <w:rPr>
          <w:b/>
          <w:sz w:val="26"/>
          <w:szCs w:val="26"/>
        </w:rPr>
      </w:pPr>
      <w:r w:rsidRPr="0033582E">
        <w:rPr>
          <w:b/>
          <w:sz w:val="26"/>
          <w:szCs w:val="26"/>
        </w:rPr>
        <w:t>Reallocation of Gas Tax Funds</w:t>
      </w:r>
    </w:p>
    <w:p w:rsidR="00A757EF" w:rsidRDefault="00A757EF" w:rsidP="00A757EF"/>
    <w:p w:rsidR="00A757EF" w:rsidRDefault="0033582E" w:rsidP="00A757EF">
      <w:r>
        <w:t xml:space="preserve">Moved by Deputy Mayor Abbott and seconded by </w:t>
      </w:r>
      <w:proofErr w:type="spellStart"/>
      <w:r>
        <w:t>Councillor</w:t>
      </w:r>
      <w:proofErr w:type="spellEnd"/>
      <w:r>
        <w:t xml:space="preserve"> </w:t>
      </w:r>
      <w:proofErr w:type="spellStart"/>
      <w:r>
        <w:t>McBreairty</w:t>
      </w:r>
      <w:proofErr w:type="spellEnd"/>
      <w:r w:rsidR="00A757EF">
        <w:t xml:space="preserve"> that all unspent Gas Tax Funds be allocated to the New Sewage Treatment Plant.  </w:t>
      </w:r>
    </w:p>
    <w:p w:rsidR="00A757EF" w:rsidRDefault="00A757EF" w:rsidP="00A757EF"/>
    <w:p w:rsidR="0033582E" w:rsidRDefault="0033582E" w:rsidP="00A757EF">
      <w:r>
        <w:tab/>
      </w:r>
      <w:r>
        <w:tab/>
        <w:t xml:space="preserve">In </w:t>
      </w:r>
      <w:proofErr w:type="spellStart"/>
      <w:r>
        <w:t>Favour</w:t>
      </w:r>
      <w:proofErr w:type="spellEnd"/>
      <w:r>
        <w:t>:</w:t>
      </w:r>
      <w:r>
        <w:tab/>
        <w:t>7</w:t>
      </w:r>
      <w:r>
        <w:tab/>
        <w:t>Opposing:</w:t>
      </w:r>
      <w:r>
        <w:tab/>
        <w:t>0</w:t>
      </w:r>
    </w:p>
    <w:p w:rsidR="0033582E" w:rsidRDefault="0033582E" w:rsidP="00A757EF"/>
    <w:p w:rsidR="0033582E" w:rsidRDefault="0033582E" w:rsidP="00A757EF">
      <w:r w:rsidRPr="0033582E">
        <w:rPr>
          <w:b/>
        </w:rPr>
        <w:t>Decision:</w:t>
      </w:r>
      <w:r>
        <w:tab/>
        <w:t>Motion carried.</w:t>
      </w:r>
    </w:p>
    <w:p w:rsidR="0033582E" w:rsidRDefault="0033582E" w:rsidP="00A757EF"/>
    <w:p w:rsidR="00A757EF" w:rsidRPr="000E497C" w:rsidRDefault="00A757EF" w:rsidP="00A757EF">
      <w:r w:rsidRPr="000E497C">
        <w:t>The Director of Municipal Works joined the meeting.</w:t>
      </w:r>
    </w:p>
    <w:p w:rsidR="00A757EF" w:rsidRDefault="00A757EF" w:rsidP="00A757EF">
      <w:pPr>
        <w:rPr>
          <w:b/>
          <w:sz w:val="28"/>
          <w:szCs w:val="28"/>
        </w:rPr>
      </w:pPr>
    </w:p>
    <w:p w:rsidR="00A757EF" w:rsidRPr="00744D79" w:rsidRDefault="00A757EF" w:rsidP="00A757EF">
      <w:pPr>
        <w:rPr>
          <w:b/>
          <w:sz w:val="28"/>
          <w:szCs w:val="28"/>
        </w:rPr>
      </w:pPr>
      <w:r w:rsidRPr="00744D79">
        <w:rPr>
          <w:b/>
          <w:sz w:val="28"/>
          <w:szCs w:val="28"/>
        </w:rPr>
        <w:t>2014 Capital Works Projects</w:t>
      </w:r>
    </w:p>
    <w:p w:rsidR="00A757EF" w:rsidRPr="00744D79" w:rsidRDefault="00A757EF" w:rsidP="00A757EF">
      <w:pPr>
        <w:rPr>
          <w:b/>
          <w:sz w:val="28"/>
          <w:szCs w:val="28"/>
        </w:rPr>
      </w:pPr>
    </w:p>
    <w:p w:rsidR="00A757EF" w:rsidRDefault="00A757EF" w:rsidP="00A757EF">
      <w:r>
        <w:t xml:space="preserve">Municipal Works is asking that they be allowed to modify their 2014 Capital Works projects.  We initially planned to do a section of Cooper Blvd. this year and </w:t>
      </w:r>
      <w:proofErr w:type="spellStart"/>
      <w:r>
        <w:t>Sacchi</w:t>
      </w:r>
      <w:proofErr w:type="spellEnd"/>
      <w:r>
        <w:t xml:space="preserve"> Avenue in two years time.  Municipal Works is now recommending that we do </w:t>
      </w:r>
      <w:proofErr w:type="spellStart"/>
      <w:r>
        <w:t>Sacchi</w:t>
      </w:r>
      <w:proofErr w:type="spellEnd"/>
      <w:r>
        <w:t xml:space="preserve"> now and defer the section of Cooper until next year.  </w:t>
      </w:r>
    </w:p>
    <w:p w:rsidR="00817B9C" w:rsidRDefault="00817B9C" w:rsidP="00A757EF"/>
    <w:p w:rsidR="00817B9C" w:rsidRPr="00817B9C" w:rsidRDefault="00817B9C" w:rsidP="00A757EF">
      <w:pPr>
        <w:rPr>
          <w:b/>
          <w:sz w:val="26"/>
          <w:szCs w:val="26"/>
        </w:rPr>
      </w:pPr>
      <w:r w:rsidRPr="00817B9C">
        <w:rPr>
          <w:b/>
          <w:sz w:val="26"/>
          <w:szCs w:val="26"/>
        </w:rPr>
        <w:t>Motion #14-129</w:t>
      </w:r>
    </w:p>
    <w:p w:rsidR="00817B9C" w:rsidRPr="00817B9C" w:rsidRDefault="00817B9C" w:rsidP="00A757EF">
      <w:pPr>
        <w:rPr>
          <w:b/>
          <w:sz w:val="26"/>
          <w:szCs w:val="26"/>
        </w:rPr>
      </w:pPr>
      <w:r w:rsidRPr="00817B9C">
        <w:rPr>
          <w:b/>
          <w:sz w:val="26"/>
          <w:szCs w:val="26"/>
        </w:rPr>
        <w:t>2014 Capital Works Projects</w:t>
      </w:r>
    </w:p>
    <w:p w:rsidR="00817B9C" w:rsidRDefault="00817B9C" w:rsidP="00A757EF"/>
    <w:p w:rsidR="00A757EF" w:rsidRDefault="00817B9C" w:rsidP="00A757EF">
      <w:r>
        <w:t xml:space="preserve">Moved by Deputy Mayor Abbott and seconded by </w:t>
      </w:r>
      <w:proofErr w:type="spellStart"/>
      <w:r>
        <w:t>Councillor</w:t>
      </w:r>
      <w:proofErr w:type="spellEnd"/>
      <w:r>
        <w:t xml:space="preserve"> Parrott</w:t>
      </w:r>
      <w:r w:rsidR="00A757EF">
        <w:t xml:space="preserve"> that the </w:t>
      </w:r>
      <w:proofErr w:type="spellStart"/>
      <w:r w:rsidR="00A757EF">
        <w:t>Sacchi</w:t>
      </w:r>
      <w:proofErr w:type="spellEnd"/>
      <w:r w:rsidR="00A757EF">
        <w:t xml:space="preserve"> Avenue Capital Project be moved to 2014 and Cooper Blvd. Repaving Project be moved to 2015.</w:t>
      </w:r>
    </w:p>
    <w:p w:rsidR="00817B9C" w:rsidRDefault="00817B9C" w:rsidP="00A757EF"/>
    <w:p w:rsidR="00817B9C" w:rsidRDefault="00817B9C" w:rsidP="00A757EF">
      <w:r>
        <w:tab/>
      </w:r>
      <w:r>
        <w:tab/>
        <w:t xml:space="preserve">In </w:t>
      </w:r>
      <w:proofErr w:type="spellStart"/>
      <w:r>
        <w:t>Favour</w:t>
      </w:r>
      <w:proofErr w:type="spellEnd"/>
      <w:r>
        <w:t>:</w:t>
      </w:r>
      <w:r>
        <w:tab/>
        <w:t>7</w:t>
      </w:r>
      <w:r>
        <w:tab/>
        <w:t>Opposing:</w:t>
      </w:r>
      <w:r>
        <w:tab/>
        <w:t>0</w:t>
      </w:r>
    </w:p>
    <w:p w:rsidR="00817B9C" w:rsidRDefault="00817B9C" w:rsidP="00A757EF"/>
    <w:p w:rsidR="00817B9C" w:rsidRPr="00BC4029" w:rsidRDefault="00817B9C" w:rsidP="00A757EF">
      <w:r w:rsidRPr="00817B9C">
        <w:rPr>
          <w:b/>
        </w:rPr>
        <w:t>Decision:</w:t>
      </w:r>
      <w:r>
        <w:tab/>
        <w:t>Motion carried.</w:t>
      </w:r>
    </w:p>
    <w:p w:rsidR="00A757EF" w:rsidRDefault="00A757EF" w:rsidP="00A757EF">
      <w:pPr>
        <w:rPr>
          <w:b/>
          <w:sz w:val="28"/>
          <w:szCs w:val="28"/>
        </w:rPr>
      </w:pPr>
    </w:p>
    <w:p w:rsidR="00A757EF" w:rsidRPr="00D564BC" w:rsidRDefault="00A757EF" w:rsidP="00A757EF">
      <w:r w:rsidRPr="00D564BC">
        <w:t>Both of these projects are cost-shared projects with the Provincial Government.</w:t>
      </w:r>
    </w:p>
    <w:p w:rsidR="00A757EF" w:rsidRDefault="00A757EF" w:rsidP="00A757EF">
      <w:pPr>
        <w:rPr>
          <w:b/>
          <w:sz w:val="28"/>
          <w:szCs w:val="28"/>
        </w:rPr>
      </w:pPr>
    </w:p>
    <w:p w:rsidR="00A757EF" w:rsidRPr="000E497C" w:rsidRDefault="00A757EF" w:rsidP="00A757EF">
      <w:r w:rsidRPr="000E497C">
        <w:t xml:space="preserve">The Director of Municipal Works left the </w:t>
      </w:r>
      <w:r w:rsidR="00817B9C">
        <w:t xml:space="preserve">Committee </w:t>
      </w:r>
      <w:r w:rsidRPr="000E497C">
        <w:t>meeting.</w:t>
      </w:r>
    </w:p>
    <w:p w:rsidR="00A757EF" w:rsidRDefault="00A757EF" w:rsidP="00A757EF">
      <w:pPr>
        <w:rPr>
          <w:b/>
          <w:sz w:val="28"/>
          <w:szCs w:val="28"/>
        </w:rPr>
      </w:pPr>
    </w:p>
    <w:p w:rsidR="00A757EF" w:rsidRDefault="00A757EF" w:rsidP="00A757EF">
      <w:pPr>
        <w:rPr>
          <w:b/>
          <w:sz w:val="28"/>
          <w:szCs w:val="28"/>
        </w:rPr>
      </w:pPr>
      <w:r>
        <w:rPr>
          <w:b/>
          <w:sz w:val="28"/>
          <w:szCs w:val="28"/>
        </w:rPr>
        <w:t>Canadian Federation of Independent Business – Fiscal Framework</w:t>
      </w:r>
    </w:p>
    <w:p w:rsidR="00A757EF" w:rsidRDefault="00A757EF" w:rsidP="00A757EF">
      <w:pPr>
        <w:rPr>
          <w:b/>
          <w:sz w:val="28"/>
          <w:szCs w:val="28"/>
        </w:rPr>
      </w:pPr>
    </w:p>
    <w:p w:rsidR="00A757EF" w:rsidRDefault="00A757EF" w:rsidP="00A757EF">
      <w:r>
        <w:t>The Committee reviewed a letter from the CFIB regarding its thoughts on the Municipal Fiscal Framework discussions.  The letter will be forwarded to the rest of Council for their review as there are some interesting suggestions in the letter which will be further discussed by the Finance Committee.</w:t>
      </w:r>
    </w:p>
    <w:p w:rsidR="00AE54E7" w:rsidRDefault="00AE54E7" w:rsidP="00A757EF"/>
    <w:p w:rsidR="00AE54E7" w:rsidRDefault="00AE54E7" w:rsidP="00A757EF"/>
    <w:p w:rsidR="00A757EF" w:rsidRDefault="00A757EF" w:rsidP="00A757EF"/>
    <w:p w:rsidR="00A757EF" w:rsidRDefault="00A757EF" w:rsidP="00A757EF">
      <w:pPr>
        <w:rPr>
          <w:b/>
          <w:sz w:val="28"/>
          <w:szCs w:val="28"/>
        </w:rPr>
      </w:pPr>
      <w:r w:rsidRPr="005E0DF4">
        <w:rPr>
          <w:b/>
          <w:sz w:val="28"/>
          <w:szCs w:val="28"/>
        </w:rPr>
        <w:lastRenderedPageBreak/>
        <w:t>Town Owned Parking Lots Court Decision</w:t>
      </w:r>
    </w:p>
    <w:p w:rsidR="00A757EF" w:rsidRDefault="00A757EF" w:rsidP="00A757EF">
      <w:pPr>
        <w:rPr>
          <w:b/>
          <w:sz w:val="28"/>
          <w:szCs w:val="28"/>
        </w:rPr>
      </w:pPr>
    </w:p>
    <w:p w:rsidR="00A757EF" w:rsidRDefault="00A757EF" w:rsidP="00A757EF">
      <w:r>
        <w:t>The Town has been advised that the decision regarding cost for maintenance of the Town Owned Parking Lots has been appealed and the court has accepted the appeal.</w:t>
      </w:r>
    </w:p>
    <w:p w:rsidR="00A757EF" w:rsidRDefault="00A757EF" w:rsidP="00A757EF"/>
    <w:p w:rsidR="00A757EF" w:rsidRPr="00843FA9" w:rsidRDefault="00A757EF" w:rsidP="00A757EF">
      <w:pPr>
        <w:rPr>
          <w:b/>
          <w:sz w:val="28"/>
          <w:szCs w:val="28"/>
        </w:rPr>
      </w:pPr>
      <w:r w:rsidRPr="00843FA9">
        <w:rPr>
          <w:b/>
          <w:sz w:val="28"/>
          <w:szCs w:val="28"/>
        </w:rPr>
        <w:t>9 MacKay Street</w:t>
      </w:r>
    </w:p>
    <w:p w:rsidR="00A757EF" w:rsidRDefault="00A757EF" w:rsidP="00A757EF"/>
    <w:p w:rsidR="00A757EF" w:rsidRDefault="00A757EF" w:rsidP="00A757EF">
      <w:r>
        <w:t>The Committee reviewed the recommendation from the Municipal Works Committee regarding cost-sharing the freeze up invoice from 9 MacKay Street and agrees with the Committee’s recommendation.</w:t>
      </w:r>
    </w:p>
    <w:p w:rsidR="00A757EF" w:rsidRDefault="00A757EF" w:rsidP="00A757EF"/>
    <w:p w:rsidR="005C6666" w:rsidRPr="005C6666" w:rsidRDefault="005C6666" w:rsidP="00A757EF">
      <w:pPr>
        <w:rPr>
          <w:b/>
          <w:sz w:val="26"/>
          <w:szCs w:val="26"/>
        </w:rPr>
      </w:pPr>
      <w:r w:rsidRPr="005C6666">
        <w:rPr>
          <w:b/>
          <w:sz w:val="26"/>
          <w:szCs w:val="26"/>
        </w:rPr>
        <w:t>Motion #14-130</w:t>
      </w:r>
    </w:p>
    <w:p w:rsidR="005C6666" w:rsidRPr="005C6666" w:rsidRDefault="005C6666" w:rsidP="00A757EF">
      <w:pPr>
        <w:rPr>
          <w:b/>
          <w:sz w:val="26"/>
          <w:szCs w:val="26"/>
        </w:rPr>
      </w:pPr>
      <w:r w:rsidRPr="005C6666">
        <w:rPr>
          <w:b/>
          <w:sz w:val="26"/>
          <w:szCs w:val="26"/>
        </w:rPr>
        <w:t>9 MacKay Street</w:t>
      </w:r>
    </w:p>
    <w:p w:rsidR="005C6666" w:rsidRDefault="005C6666" w:rsidP="00A757EF"/>
    <w:p w:rsidR="00A757EF" w:rsidRDefault="005C6666" w:rsidP="00A757EF">
      <w:r>
        <w:t xml:space="preserve">Moved by Deputy Mayor Abbott and seconded by </w:t>
      </w:r>
      <w:proofErr w:type="spellStart"/>
      <w:r>
        <w:t>Councillor</w:t>
      </w:r>
      <w:proofErr w:type="spellEnd"/>
      <w:r>
        <w:t xml:space="preserve"> Parrott</w:t>
      </w:r>
      <w:r w:rsidR="00A757EF">
        <w:t xml:space="preserve"> that the Town pay 50% of the cost of the invoice for clearing the freeze up at 9 MacKay Street.</w:t>
      </w:r>
    </w:p>
    <w:p w:rsidR="005C6666" w:rsidRDefault="005C6666" w:rsidP="00A757EF"/>
    <w:p w:rsidR="005C6666" w:rsidRDefault="005C6666" w:rsidP="00A757EF">
      <w:r>
        <w:tab/>
      </w:r>
      <w:r>
        <w:tab/>
        <w:t xml:space="preserve">In </w:t>
      </w:r>
      <w:proofErr w:type="spellStart"/>
      <w:r>
        <w:t>Favour</w:t>
      </w:r>
      <w:proofErr w:type="spellEnd"/>
      <w:r>
        <w:t>:</w:t>
      </w:r>
      <w:r>
        <w:tab/>
        <w:t>7</w:t>
      </w:r>
      <w:r>
        <w:tab/>
        <w:t>Opposing:</w:t>
      </w:r>
      <w:r>
        <w:tab/>
        <w:t>0</w:t>
      </w:r>
    </w:p>
    <w:p w:rsidR="0011186A" w:rsidRDefault="0011186A" w:rsidP="00FC4A46">
      <w:pPr>
        <w:rPr>
          <w:b/>
          <w:sz w:val="28"/>
          <w:szCs w:val="28"/>
        </w:rPr>
      </w:pPr>
    </w:p>
    <w:p w:rsidR="005C6666" w:rsidRPr="005C6666" w:rsidRDefault="005C6666" w:rsidP="00FC4A46">
      <w:r w:rsidRPr="005C6666">
        <w:rPr>
          <w:b/>
        </w:rPr>
        <w:t>Decision:</w:t>
      </w:r>
      <w:r w:rsidRPr="005C6666">
        <w:rPr>
          <w:b/>
        </w:rPr>
        <w:tab/>
      </w:r>
      <w:r w:rsidRPr="005C6666">
        <w:t>Motion carried.</w:t>
      </w:r>
    </w:p>
    <w:p w:rsidR="00A01952" w:rsidRDefault="002622DB"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2622DB" w:rsidRPr="00FE766E" w:rsidRDefault="006A0391" w:rsidP="006A0391">
      <w:pPr>
        <w:ind w:firstLine="720"/>
      </w:pPr>
      <w:proofErr w:type="gramStart"/>
      <w:r>
        <w:t>None.</w:t>
      </w:r>
      <w:proofErr w:type="gramEnd"/>
    </w:p>
    <w:p w:rsidR="007545A5" w:rsidRDefault="00BC7929" w:rsidP="005424D4">
      <w:pPr>
        <w:pStyle w:val="Heading1"/>
      </w:pPr>
      <w:r>
        <w:t>8.</w:t>
      </w:r>
      <w:r>
        <w:tab/>
        <w:t>NEW BUSINESS</w:t>
      </w:r>
    </w:p>
    <w:p w:rsidR="00495FC4" w:rsidRDefault="003B3049" w:rsidP="00D055BB">
      <w:pPr>
        <w:pStyle w:val="Heading3"/>
      </w:pPr>
      <w:r>
        <w:t>Tender – Zero Turn Riding Lawnmower</w:t>
      </w:r>
    </w:p>
    <w:p w:rsidR="002E4F8A" w:rsidRDefault="002E4F8A" w:rsidP="002E4F8A">
      <w:r w:rsidRPr="00A661FC">
        <w:t>The Town called tenders for a riding mower for Cobb’s Pond and one bid was received.</w:t>
      </w:r>
    </w:p>
    <w:p w:rsidR="002E4F8A" w:rsidRDefault="002E4F8A" w:rsidP="002E4F8A"/>
    <w:p w:rsidR="002E4F8A" w:rsidRPr="002E4F8A" w:rsidRDefault="002E4F8A" w:rsidP="002E4F8A">
      <w:pPr>
        <w:rPr>
          <w:b/>
          <w:sz w:val="26"/>
          <w:szCs w:val="26"/>
        </w:rPr>
      </w:pPr>
      <w:r w:rsidRPr="002E4F8A">
        <w:rPr>
          <w:b/>
          <w:sz w:val="26"/>
          <w:szCs w:val="26"/>
        </w:rPr>
        <w:t>Motion #14-131</w:t>
      </w:r>
    </w:p>
    <w:p w:rsidR="002E4F8A" w:rsidRPr="002E4F8A" w:rsidRDefault="002E4F8A" w:rsidP="002E4F8A">
      <w:pPr>
        <w:rPr>
          <w:b/>
          <w:sz w:val="26"/>
          <w:szCs w:val="26"/>
        </w:rPr>
      </w:pPr>
      <w:r w:rsidRPr="002E4F8A">
        <w:rPr>
          <w:b/>
          <w:sz w:val="26"/>
          <w:szCs w:val="26"/>
        </w:rPr>
        <w:t>Tender – Zero Turn Riding Lawnmower</w:t>
      </w:r>
    </w:p>
    <w:p w:rsidR="002E4F8A" w:rsidRDefault="002E4F8A" w:rsidP="002E4F8A"/>
    <w:p w:rsidR="002E4F8A" w:rsidRDefault="00C033DE" w:rsidP="002E4F8A">
      <w:r>
        <w:t xml:space="preserve">Moved by Deputy Mayor Abbott and seconded by </w:t>
      </w:r>
      <w:proofErr w:type="spellStart"/>
      <w:r>
        <w:t>Councillor</w:t>
      </w:r>
      <w:proofErr w:type="spellEnd"/>
      <w:r>
        <w:t xml:space="preserve"> Parrott </w:t>
      </w:r>
      <w:r w:rsidR="002E4F8A" w:rsidRPr="00A661FC">
        <w:t>that the tender for the zero turn riding lawnmower be awarded to Nfld. Kubota at a price of $16,718.35, HST included.</w:t>
      </w:r>
    </w:p>
    <w:p w:rsidR="00C033DE" w:rsidRDefault="00C033DE" w:rsidP="002E4F8A"/>
    <w:p w:rsidR="00C033DE" w:rsidRDefault="00C033DE" w:rsidP="002E4F8A">
      <w:r>
        <w:tab/>
      </w:r>
      <w:r>
        <w:tab/>
        <w:t xml:space="preserve">In </w:t>
      </w:r>
      <w:proofErr w:type="spellStart"/>
      <w:r>
        <w:t>Favour</w:t>
      </w:r>
      <w:proofErr w:type="spellEnd"/>
      <w:r>
        <w:t>:</w:t>
      </w:r>
      <w:r>
        <w:tab/>
        <w:t>7</w:t>
      </w:r>
      <w:r>
        <w:tab/>
        <w:t>Opposing:</w:t>
      </w:r>
      <w:r>
        <w:tab/>
        <w:t>0</w:t>
      </w:r>
    </w:p>
    <w:p w:rsidR="00C033DE" w:rsidRDefault="00C033DE" w:rsidP="002E4F8A"/>
    <w:p w:rsidR="00C033DE" w:rsidRDefault="00C033DE" w:rsidP="002E4F8A">
      <w:r w:rsidRPr="00206E46">
        <w:rPr>
          <w:b/>
        </w:rPr>
        <w:t>Decision:</w:t>
      </w:r>
      <w:r w:rsidRPr="00206E46">
        <w:rPr>
          <w:b/>
        </w:rPr>
        <w:tab/>
      </w:r>
      <w:r>
        <w:t>Motion carried.</w:t>
      </w:r>
    </w:p>
    <w:p w:rsidR="00071602" w:rsidRDefault="002E4F8A" w:rsidP="002E4F8A">
      <w:r w:rsidRPr="00A661FC">
        <w:lastRenderedPageBreak/>
        <w:t>This item is $3,478 over budget.  There are savings on other recreation capital purchases to offset this overage.</w:t>
      </w:r>
    </w:p>
    <w:p w:rsidR="00071602" w:rsidRDefault="00071602" w:rsidP="002E4F8A"/>
    <w:p w:rsidR="00071602" w:rsidRPr="00A661FC" w:rsidRDefault="00071602" w:rsidP="00071602">
      <w:pPr>
        <w:pStyle w:val="Heading3"/>
      </w:pPr>
      <w:r>
        <w:t xml:space="preserve">Tender – Fireworks </w:t>
      </w:r>
    </w:p>
    <w:p w:rsidR="003B3049" w:rsidRDefault="003B3049" w:rsidP="002622DB"/>
    <w:p w:rsidR="00071602" w:rsidRDefault="00071602" w:rsidP="00071602">
      <w:r w:rsidRPr="00A661FC">
        <w:t>The Town called tenders for the 2014 Festival of Flight fireworks show and one bid was received.</w:t>
      </w:r>
    </w:p>
    <w:p w:rsidR="00071602" w:rsidRDefault="00071602" w:rsidP="00071602"/>
    <w:p w:rsidR="00071602" w:rsidRPr="00071602" w:rsidRDefault="00071602" w:rsidP="00071602">
      <w:pPr>
        <w:rPr>
          <w:b/>
          <w:sz w:val="26"/>
          <w:szCs w:val="26"/>
        </w:rPr>
      </w:pPr>
      <w:r w:rsidRPr="00071602">
        <w:rPr>
          <w:b/>
          <w:sz w:val="26"/>
          <w:szCs w:val="26"/>
        </w:rPr>
        <w:t>Motion #14-132</w:t>
      </w:r>
    </w:p>
    <w:p w:rsidR="00071602" w:rsidRPr="00071602" w:rsidRDefault="00071602" w:rsidP="00071602">
      <w:pPr>
        <w:rPr>
          <w:b/>
          <w:sz w:val="26"/>
          <w:szCs w:val="26"/>
        </w:rPr>
      </w:pPr>
      <w:r w:rsidRPr="00071602">
        <w:rPr>
          <w:b/>
          <w:sz w:val="26"/>
          <w:szCs w:val="26"/>
        </w:rPr>
        <w:t>Tender - Fireworks</w:t>
      </w:r>
    </w:p>
    <w:p w:rsidR="00071602" w:rsidRPr="00A661FC" w:rsidRDefault="00071602" w:rsidP="00071602"/>
    <w:p w:rsidR="00071602" w:rsidRDefault="00071602" w:rsidP="00071602">
      <w:r>
        <w:t xml:space="preserve">Moved by Deputy Mayor Abbott and seconded by </w:t>
      </w:r>
      <w:proofErr w:type="spellStart"/>
      <w:r>
        <w:t>Councillor</w:t>
      </w:r>
      <w:proofErr w:type="spellEnd"/>
      <w:r>
        <w:t xml:space="preserve"> Anstey</w:t>
      </w:r>
      <w:r w:rsidRPr="00A661FC">
        <w:t xml:space="preserve"> that the tender for the Festival of Flight Fireworks Show be awarded to Fireworks FX at a price of $16,000.80, HST inclusive.</w:t>
      </w:r>
    </w:p>
    <w:p w:rsidR="00071602" w:rsidRDefault="00071602" w:rsidP="00071602"/>
    <w:p w:rsidR="00071602" w:rsidRDefault="00071602" w:rsidP="00071602">
      <w:r>
        <w:tab/>
      </w:r>
      <w:r>
        <w:tab/>
        <w:t xml:space="preserve">In </w:t>
      </w:r>
      <w:proofErr w:type="spellStart"/>
      <w:r>
        <w:t>Favour</w:t>
      </w:r>
      <w:proofErr w:type="spellEnd"/>
      <w:r>
        <w:t>:</w:t>
      </w:r>
      <w:r>
        <w:tab/>
        <w:t>7</w:t>
      </w:r>
      <w:r>
        <w:tab/>
        <w:t>Opposing:</w:t>
      </w:r>
      <w:r>
        <w:tab/>
        <w:t>0</w:t>
      </w:r>
    </w:p>
    <w:p w:rsidR="00071602" w:rsidRDefault="00071602" w:rsidP="00071602"/>
    <w:p w:rsidR="00071602" w:rsidRDefault="00071602" w:rsidP="00071602">
      <w:r w:rsidRPr="00570A57">
        <w:rPr>
          <w:b/>
        </w:rPr>
        <w:t>Decision:</w:t>
      </w:r>
      <w:r>
        <w:tab/>
        <w:t>Motion carried.</w:t>
      </w:r>
    </w:p>
    <w:p w:rsidR="00071602" w:rsidRPr="00A661FC" w:rsidRDefault="00071602" w:rsidP="00071602"/>
    <w:p w:rsidR="00071602" w:rsidRPr="00A661FC" w:rsidRDefault="00071602" w:rsidP="00071602">
      <w:r w:rsidRPr="00A661FC">
        <w:t>This item is $707 under budget.</w:t>
      </w:r>
    </w:p>
    <w:p w:rsidR="003B3049" w:rsidRDefault="003B3049" w:rsidP="002622DB"/>
    <w:p w:rsidR="00FA38C9" w:rsidRDefault="00FA38C9" w:rsidP="00FA38C9">
      <w:pPr>
        <w:pStyle w:val="Heading3"/>
      </w:pPr>
      <w:r>
        <w:t>Festival of Flight Audio/Visual</w:t>
      </w:r>
    </w:p>
    <w:p w:rsidR="00FA38C9" w:rsidRPr="00FA38C9" w:rsidRDefault="00FA38C9" w:rsidP="00FA38C9">
      <w:r>
        <w:t xml:space="preserve">This item was deferred. </w:t>
      </w:r>
    </w:p>
    <w:p w:rsidR="00CB37F5" w:rsidRDefault="00CB37F5" w:rsidP="00954FC3">
      <w:pPr>
        <w:pStyle w:val="Heading3"/>
        <w:spacing w:before="0"/>
        <w:ind w:left="720"/>
        <w:rPr>
          <w:rFonts w:asciiTheme="minorHAnsi" w:hAnsiTheme="minorHAnsi"/>
          <w:b w:val="0"/>
          <w:color w:val="auto"/>
        </w:rPr>
      </w:pPr>
    </w:p>
    <w:p w:rsidR="009D1C78" w:rsidRDefault="009D1C78" w:rsidP="009D1C78">
      <w:proofErr w:type="spellStart"/>
      <w:r>
        <w:t>Councillor</w:t>
      </w:r>
      <w:proofErr w:type="spellEnd"/>
      <w:r>
        <w:t xml:space="preserve"> Anstey left the Regular Meeting of Council</w:t>
      </w:r>
      <w:r w:rsidR="004A7960">
        <w:t xml:space="preserve"> due to conflict of interest.</w:t>
      </w:r>
      <w:bookmarkStart w:id="1" w:name="_GoBack"/>
      <w:bookmarkEnd w:id="1"/>
    </w:p>
    <w:p w:rsidR="009D1C78" w:rsidRDefault="009D1C78" w:rsidP="009D1C78"/>
    <w:p w:rsidR="009D1C78" w:rsidRDefault="009D1C78" w:rsidP="004A7960">
      <w:pPr>
        <w:pStyle w:val="Heading3"/>
      </w:pPr>
      <w:r>
        <w:t>CUPW Delegation</w:t>
      </w:r>
    </w:p>
    <w:p w:rsidR="004A7960" w:rsidRDefault="004A7960" w:rsidP="004A7960"/>
    <w:p w:rsidR="00704DD7" w:rsidRDefault="00704DD7" w:rsidP="004A7960">
      <w:r w:rsidRPr="00640277">
        <w:t xml:space="preserve">It was noted that </w:t>
      </w:r>
      <w:r w:rsidR="00262B60" w:rsidRPr="00640277">
        <w:t xml:space="preserve">a </w:t>
      </w:r>
      <w:r w:rsidRPr="00640277">
        <w:t xml:space="preserve">CUPW delegation met with Council regarding their concerns with changes to Canada Post Corporation and the impact it has on its employees </w:t>
      </w:r>
      <w:r w:rsidR="00F322FA" w:rsidRPr="00640277">
        <w:t>and postal services to the residents of Gander.</w:t>
      </w:r>
      <w:r w:rsidRPr="00640277">
        <w:t xml:space="preserve">  Council will ask for a meeting with representatives from Canada Post Corporation.</w:t>
      </w:r>
    </w:p>
    <w:p w:rsidR="00640277" w:rsidRDefault="00640277" w:rsidP="004A7960"/>
    <w:p w:rsidR="00640277" w:rsidRDefault="00640277" w:rsidP="004A7960"/>
    <w:p w:rsidR="00640277" w:rsidRDefault="00640277" w:rsidP="004A7960"/>
    <w:p w:rsidR="00640277" w:rsidRDefault="00640277" w:rsidP="004A7960"/>
    <w:p w:rsidR="00640277" w:rsidRDefault="00640277" w:rsidP="004A7960"/>
    <w:p w:rsidR="00640277" w:rsidRDefault="00640277" w:rsidP="004A7960"/>
    <w:p w:rsidR="00640277" w:rsidRDefault="00640277" w:rsidP="004A7960"/>
    <w:p w:rsidR="00640277" w:rsidRDefault="00640277" w:rsidP="004A7960"/>
    <w:p w:rsidR="00640277" w:rsidRPr="00640277" w:rsidRDefault="00640277" w:rsidP="004A7960"/>
    <w:p w:rsidR="00092B02" w:rsidRPr="00092B02" w:rsidRDefault="00C10A5F" w:rsidP="00092B02">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D72698">
        <w:rPr>
          <w:b/>
          <w:sz w:val="26"/>
          <w:szCs w:val="26"/>
        </w:rPr>
        <w:t>133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rther business, it was moved by Deputy Mayor Abbott</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1355AC">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640277" w:rsidRDefault="00640277" w:rsidP="007E0D19"/>
    <w:p w:rsidR="00FF40F4" w:rsidRDefault="000A1E38" w:rsidP="007E0D19">
      <w:r>
        <w:t>T</w:t>
      </w:r>
      <w:r w:rsidR="00FC700D">
        <w:t>he meeting adjourned at</w:t>
      </w:r>
      <w:r w:rsidR="00893E2E">
        <w:t xml:space="preserve"> </w:t>
      </w:r>
      <w:r w:rsidR="00D72698">
        <w:t>5</w:t>
      </w:r>
      <w:r w:rsidR="00FC4E11">
        <w:t>:</w:t>
      </w:r>
      <w:r w:rsidR="00D72698">
        <w:t>35</w:t>
      </w:r>
      <w:r w:rsidR="00FC4E11">
        <w:t>pm</w:t>
      </w:r>
      <w:r w:rsidR="00C613CD">
        <w:t>.</w:t>
      </w:r>
    </w:p>
    <w:p w:rsidR="00AB03A6" w:rsidRDefault="00AB03A6" w:rsidP="007E0D19"/>
    <w:p w:rsidR="00FC700D" w:rsidRDefault="008C152E">
      <w:pPr>
        <w:rPr>
          <w:b/>
        </w:rPr>
      </w:pPr>
      <w:r w:rsidRPr="008C152E">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923400" w:rsidP="00FC700D">
      <w:pPr>
        <w:rPr>
          <w:b/>
        </w:rPr>
      </w:pPr>
      <w:r>
        <w:rPr>
          <w:b/>
        </w:rPr>
        <w:t>C. Elliott,</w:t>
      </w:r>
      <w:r w:rsidR="001355AC">
        <w:rPr>
          <w:b/>
        </w:rPr>
        <w:t xml:space="preserve">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92D" w:rsidRDefault="006A292D" w:rsidP="007E0D19">
      <w:r>
        <w:separator/>
      </w:r>
    </w:p>
  </w:endnote>
  <w:endnote w:type="continuationSeparator" w:id="0">
    <w:p w:rsidR="006A292D" w:rsidRDefault="006A292D"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92D" w:rsidRDefault="006A292D" w:rsidP="007E0D19">
      <w:r>
        <w:separator/>
      </w:r>
    </w:p>
  </w:footnote>
  <w:footnote w:type="continuationSeparator" w:id="0">
    <w:p w:rsidR="006A292D" w:rsidRDefault="006A292D"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7E0D19" w:rsidRDefault="00D85324"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June 11,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8C152E" w:rsidRPr="007E0D19">
          <w:rPr>
            <w:b/>
            <w:i/>
            <w:color w:val="7F7F7F" w:themeColor="text1" w:themeTint="80"/>
          </w:rPr>
          <w:fldChar w:fldCharType="begin"/>
        </w:r>
        <w:r w:rsidRPr="007E0D19">
          <w:rPr>
            <w:b/>
            <w:i/>
            <w:color w:val="7F7F7F" w:themeColor="text1" w:themeTint="80"/>
          </w:rPr>
          <w:instrText xml:space="preserve"> PAGE </w:instrText>
        </w:r>
        <w:r w:rsidR="008C152E" w:rsidRPr="007E0D19">
          <w:rPr>
            <w:b/>
            <w:i/>
            <w:color w:val="7F7F7F" w:themeColor="text1" w:themeTint="80"/>
          </w:rPr>
          <w:fldChar w:fldCharType="separate"/>
        </w:r>
        <w:r w:rsidR="00C07BA2">
          <w:rPr>
            <w:b/>
            <w:i/>
            <w:noProof/>
            <w:color w:val="7F7F7F" w:themeColor="text1" w:themeTint="80"/>
          </w:rPr>
          <w:t>21</w:t>
        </w:r>
        <w:r w:rsidR="008C152E" w:rsidRPr="007E0D19">
          <w:rPr>
            <w:b/>
            <w:i/>
            <w:color w:val="7F7F7F" w:themeColor="text1" w:themeTint="80"/>
          </w:rPr>
          <w:fldChar w:fldCharType="end"/>
        </w:r>
        <w:r w:rsidRPr="007E0D19">
          <w:rPr>
            <w:b/>
            <w:i/>
            <w:color w:val="7F7F7F" w:themeColor="text1" w:themeTint="80"/>
          </w:rPr>
          <w:t xml:space="preserve"> of </w:t>
        </w:r>
        <w:r w:rsidR="008C152E" w:rsidRPr="007E0D19">
          <w:rPr>
            <w:b/>
            <w:i/>
            <w:color w:val="7F7F7F" w:themeColor="text1" w:themeTint="80"/>
          </w:rPr>
          <w:fldChar w:fldCharType="begin"/>
        </w:r>
        <w:r w:rsidRPr="007E0D19">
          <w:rPr>
            <w:b/>
            <w:i/>
            <w:color w:val="7F7F7F" w:themeColor="text1" w:themeTint="80"/>
          </w:rPr>
          <w:instrText xml:space="preserve"> NUMPAGES  </w:instrText>
        </w:r>
        <w:r w:rsidR="008C152E" w:rsidRPr="007E0D19">
          <w:rPr>
            <w:b/>
            <w:i/>
            <w:color w:val="7F7F7F" w:themeColor="text1" w:themeTint="80"/>
          </w:rPr>
          <w:fldChar w:fldCharType="separate"/>
        </w:r>
        <w:r w:rsidR="00C07BA2">
          <w:rPr>
            <w:b/>
            <w:i/>
            <w:noProof/>
            <w:color w:val="7F7F7F" w:themeColor="text1" w:themeTint="80"/>
          </w:rPr>
          <w:t>21</w:t>
        </w:r>
        <w:r w:rsidR="008C152E" w:rsidRPr="007E0D19">
          <w:rPr>
            <w:b/>
            <w:i/>
            <w:color w:val="7F7F7F" w:themeColor="text1" w:themeTint="80"/>
          </w:rPr>
          <w:fldChar w:fldCharType="end"/>
        </w:r>
      </w:sdtContent>
    </w:sdt>
  </w:p>
  <w:p w:rsidR="00D85324" w:rsidRPr="00C22809" w:rsidRDefault="00D85324">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5324" w:rsidRPr="00C20CB1"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85324" w:rsidRPr="001169EB"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85324" w:rsidRPr="001169EB" w:rsidRDefault="00D8532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June 11, 2014 @ 4:30 p</w:t>
    </w:r>
    <w:r w:rsidRPr="001169EB">
      <w:rPr>
        <w:rFonts w:cs="Arial"/>
        <w:b/>
        <w:sz w:val="28"/>
        <w:szCs w:val="28"/>
      </w:rPr>
      <w:t>m</w:t>
    </w:r>
  </w:p>
  <w:p w:rsidR="00D85324" w:rsidRDefault="00D85324"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3">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9">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4"/>
  </w:num>
  <w:num w:numId="4">
    <w:abstractNumId w:val="9"/>
  </w:num>
  <w:num w:numId="5">
    <w:abstractNumId w:val="22"/>
  </w:num>
  <w:num w:numId="6">
    <w:abstractNumId w:val="11"/>
  </w:num>
  <w:num w:numId="7">
    <w:abstractNumId w:val="10"/>
  </w:num>
  <w:num w:numId="8">
    <w:abstractNumId w:val="4"/>
  </w:num>
  <w:num w:numId="9">
    <w:abstractNumId w:val="2"/>
  </w:num>
  <w:num w:numId="10">
    <w:abstractNumId w:val="18"/>
  </w:num>
  <w:num w:numId="11">
    <w:abstractNumId w:val="21"/>
  </w:num>
  <w:num w:numId="12">
    <w:abstractNumId w:val="8"/>
  </w:num>
  <w:num w:numId="13">
    <w:abstractNumId w:val="3"/>
  </w:num>
  <w:num w:numId="14">
    <w:abstractNumId w:val="13"/>
  </w:num>
  <w:num w:numId="15">
    <w:abstractNumId w:val="6"/>
  </w:num>
  <w:num w:numId="16">
    <w:abstractNumId w:val="12"/>
  </w:num>
  <w:num w:numId="17">
    <w:abstractNumId w:val="19"/>
  </w:num>
  <w:num w:numId="18">
    <w:abstractNumId w:val="20"/>
  </w:num>
  <w:num w:numId="19">
    <w:abstractNumId w:val="16"/>
  </w:num>
  <w:num w:numId="20">
    <w:abstractNumId w:val="1"/>
  </w:num>
  <w:num w:numId="21">
    <w:abstractNumId w:val="5"/>
  </w:num>
  <w:num w:numId="22">
    <w:abstractNumId w:val="14"/>
  </w:num>
  <w:num w:numId="23">
    <w:abstractNumId w:val="23"/>
  </w:num>
  <w:num w:numId="24">
    <w:abstractNumId w:val="17"/>
  </w:num>
  <w:num w:numId="2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12E5"/>
    <w:rsid w:val="000228D9"/>
    <w:rsid w:val="00023A71"/>
    <w:rsid w:val="00023C1A"/>
    <w:rsid w:val="00024481"/>
    <w:rsid w:val="000248E5"/>
    <w:rsid w:val="000252B3"/>
    <w:rsid w:val="00025C9E"/>
    <w:rsid w:val="0002786D"/>
    <w:rsid w:val="000301A7"/>
    <w:rsid w:val="000307C3"/>
    <w:rsid w:val="000309AC"/>
    <w:rsid w:val="0003131A"/>
    <w:rsid w:val="00032243"/>
    <w:rsid w:val="00033733"/>
    <w:rsid w:val="000342C1"/>
    <w:rsid w:val="000344F2"/>
    <w:rsid w:val="00034581"/>
    <w:rsid w:val="00034A1D"/>
    <w:rsid w:val="00036231"/>
    <w:rsid w:val="000366E0"/>
    <w:rsid w:val="00036A65"/>
    <w:rsid w:val="00037FAD"/>
    <w:rsid w:val="000418F9"/>
    <w:rsid w:val="00042453"/>
    <w:rsid w:val="00042B56"/>
    <w:rsid w:val="00042BB0"/>
    <w:rsid w:val="00043962"/>
    <w:rsid w:val="00044864"/>
    <w:rsid w:val="0004512B"/>
    <w:rsid w:val="000463CD"/>
    <w:rsid w:val="000473B6"/>
    <w:rsid w:val="000474E2"/>
    <w:rsid w:val="00047C53"/>
    <w:rsid w:val="00050A60"/>
    <w:rsid w:val="00051DFB"/>
    <w:rsid w:val="0005226E"/>
    <w:rsid w:val="00052796"/>
    <w:rsid w:val="00052F31"/>
    <w:rsid w:val="0005330A"/>
    <w:rsid w:val="000552AC"/>
    <w:rsid w:val="000555DE"/>
    <w:rsid w:val="000562F0"/>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1602"/>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5F78"/>
    <w:rsid w:val="0009651E"/>
    <w:rsid w:val="000967F1"/>
    <w:rsid w:val="00096DBE"/>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3D77"/>
    <w:rsid w:val="000C402E"/>
    <w:rsid w:val="000C4F33"/>
    <w:rsid w:val="000C6601"/>
    <w:rsid w:val="000C6DE5"/>
    <w:rsid w:val="000C7693"/>
    <w:rsid w:val="000C79E9"/>
    <w:rsid w:val="000C7B8B"/>
    <w:rsid w:val="000D0342"/>
    <w:rsid w:val="000D0580"/>
    <w:rsid w:val="000D1235"/>
    <w:rsid w:val="000D17D4"/>
    <w:rsid w:val="000D195E"/>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6C92"/>
    <w:rsid w:val="000E757A"/>
    <w:rsid w:val="000E78D5"/>
    <w:rsid w:val="000F00A7"/>
    <w:rsid w:val="000F07D2"/>
    <w:rsid w:val="000F0EE1"/>
    <w:rsid w:val="000F1F5C"/>
    <w:rsid w:val="000F211A"/>
    <w:rsid w:val="000F2394"/>
    <w:rsid w:val="000F3BBF"/>
    <w:rsid w:val="000F3C31"/>
    <w:rsid w:val="000F3D68"/>
    <w:rsid w:val="000F3ED2"/>
    <w:rsid w:val="000F4CB7"/>
    <w:rsid w:val="000F53CF"/>
    <w:rsid w:val="000F5B73"/>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071A7"/>
    <w:rsid w:val="001101EA"/>
    <w:rsid w:val="00111315"/>
    <w:rsid w:val="0011170B"/>
    <w:rsid w:val="0011186A"/>
    <w:rsid w:val="00112B9A"/>
    <w:rsid w:val="0011392C"/>
    <w:rsid w:val="00113956"/>
    <w:rsid w:val="00114E60"/>
    <w:rsid w:val="00115E14"/>
    <w:rsid w:val="0011668F"/>
    <w:rsid w:val="0011677A"/>
    <w:rsid w:val="00116A36"/>
    <w:rsid w:val="00120752"/>
    <w:rsid w:val="001233C8"/>
    <w:rsid w:val="00124599"/>
    <w:rsid w:val="00125096"/>
    <w:rsid w:val="00125C98"/>
    <w:rsid w:val="0012632D"/>
    <w:rsid w:val="00126569"/>
    <w:rsid w:val="00126D26"/>
    <w:rsid w:val="00126E8B"/>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ECA"/>
    <w:rsid w:val="001412D6"/>
    <w:rsid w:val="00141567"/>
    <w:rsid w:val="00141658"/>
    <w:rsid w:val="00141B1A"/>
    <w:rsid w:val="00142A6D"/>
    <w:rsid w:val="001434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78B"/>
    <w:rsid w:val="00172E36"/>
    <w:rsid w:val="00173E4E"/>
    <w:rsid w:val="001742AC"/>
    <w:rsid w:val="0017491C"/>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2E1"/>
    <w:rsid w:val="001B66A8"/>
    <w:rsid w:val="001B70FD"/>
    <w:rsid w:val="001B754A"/>
    <w:rsid w:val="001B796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5C7"/>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425A"/>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0865"/>
    <w:rsid w:val="002011C4"/>
    <w:rsid w:val="002015A1"/>
    <w:rsid w:val="002020CB"/>
    <w:rsid w:val="00203144"/>
    <w:rsid w:val="00206E46"/>
    <w:rsid w:val="002070B5"/>
    <w:rsid w:val="00207D02"/>
    <w:rsid w:val="00210E1C"/>
    <w:rsid w:val="002119EF"/>
    <w:rsid w:val="00212276"/>
    <w:rsid w:val="00215E0A"/>
    <w:rsid w:val="00216B3D"/>
    <w:rsid w:val="00217B0A"/>
    <w:rsid w:val="00220083"/>
    <w:rsid w:val="00220294"/>
    <w:rsid w:val="002208C0"/>
    <w:rsid w:val="00220BAA"/>
    <w:rsid w:val="00222229"/>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2C8"/>
    <w:rsid w:val="002513CF"/>
    <w:rsid w:val="00251A5A"/>
    <w:rsid w:val="00252908"/>
    <w:rsid w:val="002536EB"/>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6829"/>
    <w:rsid w:val="002C0611"/>
    <w:rsid w:val="002C18CF"/>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7228"/>
    <w:rsid w:val="002E7307"/>
    <w:rsid w:val="002F1039"/>
    <w:rsid w:val="002F175B"/>
    <w:rsid w:val="002F3361"/>
    <w:rsid w:val="002F395C"/>
    <w:rsid w:val="002F3AB1"/>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595C"/>
    <w:rsid w:val="00325B2A"/>
    <w:rsid w:val="00325B7B"/>
    <w:rsid w:val="00325F07"/>
    <w:rsid w:val="00326277"/>
    <w:rsid w:val="003266F5"/>
    <w:rsid w:val="003273F8"/>
    <w:rsid w:val="00327A4D"/>
    <w:rsid w:val="003303C7"/>
    <w:rsid w:val="00330CC4"/>
    <w:rsid w:val="0033192B"/>
    <w:rsid w:val="00331D06"/>
    <w:rsid w:val="00331F4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2195"/>
    <w:rsid w:val="0038246A"/>
    <w:rsid w:val="00382ACE"/>
    <w:rsid w:val="00383CB5"/>
    <w:rsid w:val="00385732"/>
    <w:rsid w:val="00386DCE"/>
    <w:rsid w:val="003875CE"/>
    <w:rsid w:val="003918A3"/>
    <w:rsid w:val="003919BF"/>
    <w:rsid w:val="00392691"/>
    <w:rsid w:val="003926D1"/>
    <w:rsid w:val="00392932"/>
    <w:rsid w:val="00392BB3"/>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27F2"/>
    <w:rsid w:val="003E310F"/>
    <w:rsid w:val="003E3157"/>
    <w:rsid w:val="003E3480"/>
    <w:rsid w:val="003E4C9E"/>
    <w:rsid w:val="003E4CC8"/>
    <w:rsid w:val="003E4FD9"/>
    <w:rsid w:val="003E563A"/>
    <w:rsid w:val="003E5FD1"/>
    <w:rsid w:val="003E6595"/>
    <w:rsid w:val="003F028B"/>
    <w:rsid w:val="003F0F9A"/>
    <w:rsid w:val="003F158C"/>
    <w:rsid w:val="003F1846"/>
    <w:rsid w:val="003F18E8"/>
    <w:rsid w:val="003F28B3"/>
    <w:rsid w:val="003F5133"/>
    <w:rsid w:val="003F5835"/>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37611"/>
    <w:rsid w:val="004411C1"/>
    <w:rsid w:val="00441DB4"/>
    <w:rsid w:val="00443BD9"/>
    <w:rsid w:val="004441B8"/>
    <w:rsid w:val="00444468"/>
    <w:rsid w:val="00444C8F"/>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49C"/>
    <w:rsid w:val="004A05E0"/>
    <w:rsid w:val="004A1961"/>
    <w:rsid w:val="004A1B78"/>
    <w:rsid w:val="004A2343"/>
    <w:rsid w:val="004A2F99"/>
    <w:rsid w:val="004A3026"/>
    <w:rsid w:val="004A340A"/>
    <w:rsid w:val="004A3E0D"/>
    <w:rsid w:val="004A45CA"/>
    <w:rsid w:val="004A4C6F"/>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6081"/>
    <w:rsid w:val="004B6AB4"/>
    <w:rsid w:val="004B6CE7"/>
    <w:rsid w:val="004B75F2"/>
    <w:rsid w:val="004C0F2D"/>
    <w:rsid w:val="004C274F"/>
    <w:rsid w:val="004C33B2"/>
    <w:rsid w:val="004C389D"/>
    <w:rsid w:val="004C4E0A"/>
    <w:rsid w:val="004C51B9"/>
    <w:rsid w:val="004C63B4"/>
    <w:rsid w:val="004C6D03"/>
    <w:rsid w:val="004C74C7"/>
    <w:rsid w:val="004D0180"/>
    <w:rsid w:val="004D0596"/>
    <w:rsid w:val="004D0637"/>
    <w:rsid w:val="004D069C"/>
    <w:rsid w:val="004D0C5A"/>
    <w:rsid w:val="004D0D78"/>
    <w:rsid w:val="004D0E5A"/>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D82"/>
    <w:rsid w:val="004E6B2A"/>
    <w:rsid w:val="004E6C03"/>
    <w:rsid w:val="004E6CA2"/>
    <w:rsid w:val="004E7A11"/>
    <w:rsid w:val="004E7C2F"/>
    <w:rsid w:val="004F0544"/>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E91"/>
    <w:rsid w:val="00507B15"/>
    <w:rsid w:val="005106C0"/>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AAC"/>
    <w:rsid w:val="005762E4"/>
    <w:rsid w:val="00577EEC"/>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666"/>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2ED"/>
    <w:rsid w:val="005F7D48"/>
    <w:rsid w:val="006007AB"/>
    <w:rsid w:val="00600A04"/>
    <w:rsid w:val="0060201F"/>
    <w:rsid w:val="00602975"/>
    <w:rsid w:val="0060361C"/>
    <w:rsid w:val="00603C26"/>
    <w:rsid w:val="0060514E"/>
    <w:rsid w:val="00605226"/>
    <w:rsid w:val="006052E1"/>
    <w:rsid w:val="0060577F"/>
    <w:rsid w:val="00606E8C"/>
    <w:rsid w:val="00607009"/>
    <w:rsid w:val="00610785"/>
    <w:rsid w:val="00610879"/>
    <w:rsid w:val="00611BB5"/>
    <w:rsid w:val="00612818"/>
    <w:rsid w:val="00612E45"/>
    <w:rsid w:val="00616410"/>
    <w:rsid w:val="0061652B"/>
    <w:rsid w:val="00616784"/>
    <w:rsid w:val="006179D6"/>
    <w:rsid w:val="0062101D"/>
    <w:rsid w:val="00621ABF"/>
    <w:rsid w:val="00621C8F"/>
    <w:rsid w:val="00622EBD"/>
    <w:rsid w:val="0062355E"/>
    <w:rsid w:val="006237A2"/>
    <w:rsid w:val="00623B43"/>
    <w:rsid w:val="00624B98"/>
    <w:rsid w:val="00625775"/>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244"/>
    <w:rsid w:val="0066450C"/>
    <w:rsid w:val="00665CC2"/>
    <w:rsid w:val="0066620A"/>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D2"/>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275"/>
    <w:rsid w:val="006B7365"/>
    <w:rsid w:val="006C05FE"/>
    <w:rsid w:val="006C0AC8"/>
    <w:rsid w:val="006C0C39"/>
    <w:rsid w:val="006C11D3"/>
    <w:rsid w:val="006C12E2"/>
    <w:rsid w:val="006C14A7"/>
    <w:rsid w:val="006C1AF3"/>
    <w:rsid w:val="006C2A36"/>
    <w:rsid w:val="006C33AC"/>
    <w:rsid w:val="006C353B"/>
    <w:rsid w:val="006C38BB"/>
    <w:rsid w:val="006C423C"/>
    <w:rsid w:val="006C4E34"/>
    <w:rsid w:val="006C5310"/>
    <w:rsid w:val="006C5E9B"/>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F64"/>
    <w:rsid w:val="00701ECB"/>
    <w:rsid w:val="00703EC0"/>
    <w:rsid w:val="00704DD7"/>
    <w:rsid w:val="007051E2"/>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EF7"/>
    <w:rsid w:val="00761F28"/>
    <w:rsid w:val="00762CF4"/>
    <w:rsid w:val="00762D29"/>
    <w:rsid w:val="00764208"/>
    <w:rsid w:val="007645AB"/>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8F"/>
    <w:rsid w:val="00780498"/>
    <w:rsid w:val="007806B3"/>
    <w:rsid w:val="007812AA"/>
    <w:rsid w:val="00781310"/>
    <w:rsid w:val="00781778"/>
    <w:rsid w:val="00781A99"/>
    <w:rsid w:val="00781F66"/>
    <w:rsid w:val="00782D43"/>
    <w:rsid w:val="007834BE"/>
    <w:rsid w:val="00787110"/>
    <w:rsid w:val="0078752B"/>
    <w:rsid w:val="007875F8"/>
    <w:rsid w:val="00787758"/>
    <w:rsid w:val="00787A6E"/>
    <w:rsid w:val="00790A11"/>
    <w:rsid w:val="00790E9D"/>
    <w:rsid w:val="00791101"/>
    <w:rsid w:val="007917B1"/>
    <w:rsid w:val="007936F7"/>
    <w:rsid w:val="00795C29"/>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A1B"/>
    <w:rsid w:val="007E4F8C"/>
    <w:rsid w:val="007E55EC"/>
    <w:rsid w:val="007E7042"/>
    <w:rsid w:val="007E7138"/>
    <w:rsid w:val="007E77F1"/>
    <w:rsid w:val="007E7D9C"/>
    <w:rsid w:val="007F0331"/>
    <w:rsid w:val="007F0556"/>
    <w:rsid w:val="007F1263"/>
    <w:rsid w:val="007F2224"/>
    <w:rsid w:val="007F3B43"/>
    <w:rsid w:val="007F5461"/>
    <w:rsid w:val="007F5DA2"/>
    <w:rsid w:val="007F6A60"/>
    <w:rsid w:val="007F73E8"/>
    <w:rsid w:val="007F7BF6"/>
    <w:rsid w:val="00801716"/>
    <w:rsid w:val="008044F6"/>
    <w:rsid w:val="00804A41"/>
    <w:rsid w:val="008066DA"/>
    <w:rsid w:val="00807C41"/>
    <w:rsid w:val="00810D12"/>
    <w:rsid w:val="00811C30"/>
    <w:rsid w:val="00812823"/>
    <w:rsid w:val="00812947"/>
    <w:rsid w:val="00812BBF"/>
    <w:rsid w:val="00813038"/>
    <w:rsid w:val="0081360D"/>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EC3"/>
    <w:rsid w:val="00832DEB"/>
    <w:rsid w:val="00833496"/>
    <w:rsid w:val="00833B58"/>
    <w:rsid w:val="00834391"/>
    <w:rsid w:val="00834412"/>
    <w:rsid w:val="0083493A"/>
    <w:rsid w:val="00834999"/>
    <w:rsid w:val="00834D02"/>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55CC4"/>
    <w:rsid w:val="00860993"/>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E0E"/>
    <w:rsid w:val="00892FF7"/>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8"/>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400"/>
    <w:rsid w:val="00923552"/>
    <w:rsid w:val="0092477A"/>
    <w:rsid w:val="00924989"/>
    <w:rsid w:val="009276D3"/>
    <w:rsid w:val="009302CA"/>
    <w:rsid w:val="00930419"/>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4FC3"/>
    <w:rsid w:val="009555F5"/>
    <w:rsid w:val="00955747"/>
    <w:rsid w:val="00957315"/>
    <w:rsid w:val="00957D26"/>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522"/>
    <w:rsid w:val="009C3637"/>
    <w:rsid w:val="009C38C2"/>
    <w:rsid w:val="009C4AC8"/>
    <w:rsid w:val="009C5583"/>
    <w:rsid w:val="009C5803"/>
    <w:rsid w:val="009C5C4D"/>
    <w:rsid w:val="009C6349"/>
    <w:rsid w:val="009C69EB"/>
    <w:rsid w:val="009C6A3F"/>
    <w:rsid w:val="009C7430"/>
    <w:rsid w:val="009D1C78"/>
    <w:rsid w:val="009D228C"/>
    <w:rsid w:val="009D2355"/>
    <w:rsid w:val="009D2507"/>
    <w:rsid w:val="009D388A"/>
    <w:rsid w:val="009D4711"/>
    <w:rsid w:val="009D48D4"/>
    <w:rsid w:val="009D5748"/>
    <w:rsid w:val="009D58B4"/>
    <w:rsid w:val="009D5BDB"/>
    <w:rsid w:val="009D6879"/>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EC1"/>
    <w:rsid w:val="009F7238"/>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31F6"/>
    <w:rsid w:val="00A13BF9"/>
    <w:rsid w:val="00A13F2C"/>
    <w:rsid w:val="00A14687"/>
    <w:rsid w:val="00A14781"/>
    <w:rsid w:val="00A162CA"/>
    <w:rsid w:val="00A16708"/>
    <w:rsid w:val="00A17C79"/>
    <w:rsid w:val="00A233EC"/>
    <w:rsid w:val="00A2367B"/>
    <w:rsid w:val="00A237DC"/>
    <w:rsid w:val="00A2443A"/>
    <w:rsid w:val="00A24AF0"/>
    <w:rsid w:val="00A24DA9"/>
    <w:rsid w:val="00A24ECE"/>
    <w:rsid w:val="00A25DB2"/>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E07"/>
    <w:rsid w:val="00A42309"/>
    <w:rsid w:val="00A42736"/>
    <w:rsid w:val="00A42CDB"/>
    <w:rsid w:val="00A4310C"/>
    <w:rsid w:val="00A433CC"/>
    <w:rsid w:val="00A45864"/>
    <w:rsid w:val="00A4650F"/>
    <w:rsid w:val="00A46551"/>
    <w:rsid w:val="00A47B82"/>
    <w:rsid w:val="00A50EAE"/>
    <w:rsid w:val="00A51002"/>
    <w:rsid w:val="00A512BB"/>
    <w:rsid w:val="00A513DA"/>
    <w:rsid w:val="00A51C97"/>
    <w:rsid w:val="00A51FE2"/>
    <w:rsid w:val="00A52F12"/>
    <w:rsid w:val="00A53ACD"/>
    <w:rsid w:val="00A54F9C"/>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4DC6"/>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66"/>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E65"/>
    <w:rsid w:val="00B121E8"/>
    <w:rsid w:val="00B1254E"/>
    <w:rsid w:val="00B12D86"/>
    <w:rsid w:val="00B1349B"/>
    <w:rsid w:val="00B1383A"/>
    <w:rsid w:val="00B1458F"/>
    <w:rsid w:val="00B14C7C"/>
    <w:rsid w:val="00B14EDC"/>
    <w:rsid w:val="00B1563D"/>
    <w:rsid w:val="00B16341"/>
    <w:rsid w:val="00B17D8D"/>
    <w:rsid w:val="00B20028"/>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15"/>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436"/>
    <w:rsid w:val="00B56DFD"/>
    <w:rsid w:val="00B601D7"/>
    <w:rsid w:val="00B61181"/>
    <w:rsid w:val="00B623AB"/>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A0104"/>
    <w:rsid w:val="00BA042D"/>
    <w:rsid w:val="00BA0A0A"/>
    <w:rsid w:val="00BA0D7E"/>
    <w:rsid w:val="00BA0E06"/>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53D"/>
    <w:rsid w:val="00BC4A4C"/>
    <w:rsid w:val="00BC5825"/>
    <w:rsid w:val="00BC5846"/>
    <w:rsid w:val="00BC65CD"/>
    <w:rsid w:val="00BC6DD1"/>
    <w:rsid w:val="00BC6EB3"/>
    <w:rsid w:val="00BC7929"/>
    <w:rsid w:val="00BC7DE7"/>
    <w:rsid w:val="00BD18CE"/>
    <w:rsid w:val="00BD3286"/>
    <w:rsid w:val="00BD3CF2"/>
    <w:rsid w:val="00BD4513"/>
    <w:rsid w:val="00BD61DF"/>
    <w:rsid w:val="00BD6AF6"/>
    <w:rsid w:val="00BD7445"/>
    <w:rsid w:val="00BE0B34"/>
    <w:rsid w:val="00BE1114"/>
    <w:rsid w:val="00BE20E9"/>
    <w:rsid w:val="00BE265C"/>
    <w:rsid w:val="00BE2BB1"/>
    <w:rsid w:val="00BE362D"/>
    <w:rsid w:val="00BE386E"/>
    <w:rsid w:val="00BE41E4"/>
    <w:rsid w:val="00BE47B2"/>
    <w:rsid w:val="00BE4C8D"/>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3DE"/>
    <w:rsid w:val="00C035A2"/>
    <w:rsid w:val="00C04872"/>
    <w:rsid w:val="00C04C95"/>
    <w:rsid w:val="00C05917"/>
    <w:rsid w:val="00C06287"/>
    <w:rsid w:val="00C06664"/>
    <w:rsid w:val="00C06839"/>
    <w:rsid w:val="00C06D43"/>
    <w:rsid w:val="00C07BA2"/>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246"/>
    <w:rsid w:val="00C20AA3"/>
    <w:rsid w:val="00C22EB0"/>
    <w:rsid w:val="00C241F2"/>
    <w:rsid w:val="00C24CDF"/>
    <w:rsid w:val="00C24F8D"/>
    <w:rsid w:val="00C25247"/>
    <w:rsid w:val="00C256D4"/>
    <w:rsid w:val="00C2664E"/>
    <w:rsid w:val="00C30253"/>
    <w:rsid w:val="00C3228C"/>
    <w:rsid w:val="00C3270F"/>
    <w:rsid w:val="00C3439E"/>
    <w:rsid w:val="00C34423"/>
    <w:rsid w:val="00C3490E"/>
    <w:rsid w:val="00C34FA0"/>
    <w:rsid w:val="00C35141"/>
    <w:rsid w:val="00C35341"/>
    <w:rsid w:val="00C35A7C"/>
    <w:rsid w:val="00C35EB5"/>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13CD"/>
    <w:rsid w:val="00C61CBE"/>
    <w:rsid w:val="00C62406"/>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7A1"/>
    <w:rsid w:val="00CA4CF6"/>
    <w:rsid w:val="00CA53AA"/>
    <w:rsid w:val="00CA53B3"/>
    <w:rsid w:val="00CA56F6"/>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B92"/>
    <w:rsid w:val="00CC10D5"/>
    <w:rsid w:val="00CC3152"/>
    <w:rsid w:val="00CC3793"/>
    <w:rsid w:val="00CC39F7"/>
    <w:rsid w:val="00CC3B59"/>
    <w:rsid w:val="00CC3D39"/>
    <w:rsid w:val="00CC482C"/>
    <w:rsid w:val="00CC4AFE"/>
    <w:rsid w:val="00CC56EB"/>
    <w:rsid w:val="00CC5832"/>
    <w:rsid w:val="00CC5BB3"/>
    <w:rsid w:val="00CC5D04"/>
    <w:rsid w:val="00CC62BD"/>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59D0"/>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579"/>
    <w:rsid w:val="00D00C98"/>
    <w:rsid w:val="00D02546"/>
    <w:rsid w:val="00D02EF2"/>
    <w:rsid w:val="00D03185"/>
    <w:rsid w:val="00D0385D"/>
    <w:rsid w:val="00D0448C"/>
    <w:rsid w:val="00D04DF5"/>
    <w:rsid w:val="00D055BB"/>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07C2"/>
    <w:rsid w:val="00D21D1B"/>
    <w:rsid w:val="00D22146"/>
    <w:rsid w:val="00D23050"/>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2698"/>
    <w:rsid w:val="00D729D4"/>
    <w:rsid w:val="00D73529"/>
    <w:rsid w:val="00D73E0F"/>
    <w:rsid w:val="00D73F5A"/>
    <w:rsid w:val="00D74956"/>
    <w:rsid w:val="00D749BC"/>
    <w:rsid w:val="00D76A6B"/>
    <w:rsid w:val="00D76B39"/>
    <w:rsid w:val="00D77CD6"/>
    <w:rsid w:val="00D80118"/>
    <w:rsid w:val="00D80D16"/>
    <w:rsid w:val="00D80F0B"/>
    <w:rsid w:val="00D821E6"/>
    <w:rsid w:val="00D824F5"/>
    <w:rsid w:val="00D82874"/>
    <w:rsid w:val="00D836A6"/>
    <w:rsid w:val="00D83873"/>
    <w:rsid w:val="00D83A0B"/>
    <w:rsid w:val="00D8522C"/>
    <w:rsid w:val="00D85324"/>
    <w:rsid w:val="00D864F9"/>
    <w:rsid w:val="00D8668E"/>
    <w:rsid w:val="00D86CB0"/>
    <w:rsid w:val="00D8765B"/>
    <w:rsid w:val="00D87F4C"/>
    <w:rsid w:val="00D901DA"/>
    <w:rsid w:val="00D9179F"/>
    <w:rsid w:val="00D924A1"/>
    <w:rsid w:val="00D9263E"/>
    <w:rsid w:val="00D92B1A"/>
    <w:rsid w:val="00D92B60"/>
    <w:rsid w:val="00D93437"/>
    <w:rsid w:val="00D9352F"/>
    <w:rsid w:val="00D93E16"/>
    <w:rsid w:val="00D94A6B"/>
    <w:rsid w:val="00D953DA"/>
    <w:rsid w:val="00D9567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B7F13"/>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277"/>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41F9"/>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105F"/>
    <w:rsid w:val="00E715C4"/>
    <w:rsid w:val="00E71BE6"/>
    <w:rsid w:val="00E71E31"/>
    <w:rsid w:val="00E7298F"/>
    <w:rsid w:val="00E741BB"/>
    <w:rsid w:val="00E741FB"/>
    <w:rsid w:val="00E74315"/>
    <w:rsid w:val="00E756B1"/>
    <w:rsid w:val="00E76EBA"/>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9AB"/>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0E00"/>
    <w:rsid w:val="00EE17FA"/>
    <w:rsid w:val="00EE2D04"/>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513F"/>
    <w:rsid w:val="00EF554E"/>
    <w:rsid w:val="00EF630C"/>
    <w:rsid w:val="00EF655A"/>
    <w:rsid w:val="00EF72D7"/>
    <w:rsid w:val="00EF78FC"/>
    <w:rsid w:val="00F00196"/>
    <w:rsid w:val="00F00C58"/>
    <w:rsid w:val="00F016F0"/>
    <w:rsid w:val="00F027E6"/>
    <w:rsid w:val="00F042BA"/>
    <w:rsid w:val="00F04EEC"/>
    <w:rsid w:val="00F052A4"/>
    <w:rsid w:val="00F05FD7"/>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2FA"/>
    <w:rsid w:val="00F32579"/>
    <w:rsid w:val="00F33169"/>
    <w:rsid w:val="00F33D0B"/>
    <w:rsid w:val="00F33DF3"/>
    <w:rsid w:val="00F34569"/>
    <w:rsid w:val="00F3530E"/>
    <w:rsid w:val="00F355AD"/>
    <w:rsid w:val="00F35B9E"/>
    <w:rsid w:val="00F37746"/>
    <w:rsid w:val="00F43636"/>
    <w:rsid w:val="00F44225"/>
    <w:rsid w:val="00F45287"/>
    <w:rsid w:val="00F469AA"/>
    <w:rsid w:val="00F46AB0"/>
    <w:rsid w:val="00F5192E"/>
    <w:rsid w:val="00F51A7D"/>
    <w:rsid w:val="00F51FD1"/>
    <w:rsid w:val="00F52647"/>
    <w:rsid w:val="00F5318A"/>
    <w:rsid w:val="00F5375C"/>
    <w:rsid w:val="00F53815"/>
    <w:rsid w:val="00F5418F"/>
    <w:rsid w:val="00F54CC8"/>
    <w:rsid w:val="00F55EEF"/>
    <w:rsid w:val="00F562FE"/>
    <w:rsid w:val="00F5731D"/>
    <w:rsid w:val="00F5751E"/>
    <w:rsid w:val="00F57978"/>
    <w:rsid w:val="00F57D23"/>
    <w:rsid w:val="00F6012A"/>
    <w:rsid w:val="00F609F7"/>
    <w:rsid w:val="00F61571"/>
    <w:rsid w:val="00F61FF4"/>
    <w:rsid w:val="00F6224C"/>
    <w:rsid w:val="00F625C4"/>
    <w:rsid w:val="00F626ED"/>
    <w:rsid w:val="00F628D1"/>
    <w:rsid w:val="00F62AFE"/>
    <w:rsid w:val="00F63842"/>
    <w:rsid w:val="00F63E7B"/>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5465"/>
    <w:rsid w:val="00F96912"/>
    <w:rsid w:val="00F96C7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B"/>
    <w:rsid w:val="00FA7FB1"/>
    <w:rsid w:val="00FB04BF"/>
    <w:rsid w:val="00FB222F"/>
    <w:rsid w:val="00FB2A90"/>
    <w:rsid w:val="00FB4655"/>
    <w:rsid w:val="00FB53FA"/>
    <w:rsid w:val="00FB5A9F"/>
    <w:rsid w:val="00FB64E1"/>
    <w:rsid w:val="00FB6BD5"/>
    <w:rsid w:val="00FB6CC8"/>
    <w:rsid w:val="00FB7173"/>
    <w:rsid w:val="00FB72A6"/>
    <w:rsid w:val="00FC017D"/>
    <w:rsid w:val="00FC07DF"/>
    <w:rsid w:val="00FC0854"/>
    <w:rsid w:val="00FC1066"/>
    <w:rsid w:val="00FC2468"/>
    <w:rsid w:val="00FC2528"/>
    <w:rsid w:val="00FC263B"/>
    <w:rsid w:val="00FC3BAC"/>
    <w:rsid w:val="00FC4800"/>
    <w:rsid w:val="00FC4A46"/>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Reunion2014@gmail.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514564-1FCA-4D33-B16E-4258C9A55C97}">
  <ds:schemaRefs>
    <ds:schemaRef ds:uri="http://schemas.openxmlformats.org/officeDocument/2006/bibliography"/>
  </ds:schemaRefs>
</ds:datastoreItem>
</file>

<file path=customXml/itemProps2.xml><?xml version="1.0" encoding="utf-8"?>
<ds:datastoreItem xmlns:ds="http://schemas.openxmlformats.org/officeDocument/2006/customXml" ds:itemID="{ECF2697D-A1E5-401F-9F09-444158BF5DC6}"/>
</file>

<file path=customXml/itemProps3.xml><?xml version="1.0" encoding="utf-8"?>
<ds:datastoreItem xmlns:ds="http://schemas.openxmlformats.org/officeDocument/2006/customXml" ds:itemID="{E2D7A236-4E0F-45C1-B920-6B43E497A4F2}"/>
</file>

<file path=customXml/itemProps4.xml><?xml version="1.0" encoding="utf-8"?>
<ds:datastoreItem xmlns:ds="http://schemas.openxmlformats.org/officeDocument/2006/customXml" ds:itemID="{B1D92103-028C-443F-9DCC-05DE4538A965}"/>
</file>

<file path=docProps/app.xml><?xml version="1.0" encoding="utf-8"?>
<Properties xmlns="http://schemas.openxmlformats.org/officeDocument/2006/extended-properties" xmlns:vt="http://schemas.openxmlformats.org/officeDocument/2006/docPropsVTypes">
  <Template>COUNCIL TEMPLATE</Template>
  <TotalTime>2063</TotalTime>
  <Pages>21</Pages>
  <Words>5329</Words>
  <Characters>30378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618</cp:revision>
  <cp:lastPrinted>2014-06-26T17:19:00Z</cp:lastPrinted>
  <dcterms:created xsi:type="dcterms:W3CDTF">2014-01-08T19:15:00Z</dcterms:created>
  <dcterms:modified xsi:type="dcterms:W3CDTF">2014-06-26T17:19:00Z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4486400</vt:r8>
  </property>
</Properties>
</file>